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79C0" w:rsidRDefault="008779C0" w:rsidP="008779C0">
      <w:pPr>
        <w:spacing w:line="240" w:lineRule="auto"/>
        <w:ind w:left="6237" w:firstLine="0"/>
        <w:rPr>
          <w:sz w:val="20"/>
        </w:rPr>
      </w:pPr>
      <w:r w:rsidRPr="00275133">
        <w:rPr>
          <w:sz w:val="20"/>
        </w:rPr>
        <w:t>Приложение №1</w:t>
      </w:r>
    </w:p>
    <w:p w:rsidR="008779C0" w:rsidRDefault="008779C0" w:rsidP="008779C0">
      <w:pPr>
        <w:spacing w:line="240" w:lineRule="auto"/>
        <w:ind w:left="6237" w:firstLine="0"/>
        <w:rPr>
          <w:sz w:val="20"/>
        </w:rPr>
      </w:pPr>
      <w:r w:rsidRPr="00275133">
        <w:rPr>
          <w:sz w:val="20"/>
        </w:rPr>
        <w:t>к заявке на проведение</w:t>
      </w:r>
    </w:p>
    <w:p w:rsidR="008779C0" w:rsidRDefault="008779C0" w:rsidP="008779C0">
      <w:pPr>
        <w:spacing w:line="240" w:lineRule="auto"/>
        <w:ind w:left="6237" w:firstLine="0"/>
        <w:rPr>
          <w:sz w:val="20"/>
        </w:rPr>
      </w:pPr>
      <w:r w:rsidRPr="00275133">
        <w:rPr>
          <w:sz w:val="20"/>
        </w:rPr>
        <w:t>регламентированных процедур</w:t>
      </w:r>
    </w:p>
    <w:p w:rsidR="008779C0" w:rsidRPr="00275133" w:rsidRDefault="008779C0" w:rsidP="008779C0">
      <w:pPr>
        <w:spacing w:line="240" w:lineRule="auto"/>
        <w:ind w:left="6237" w:firstLine="0"/>
        <w:rPr>
          <w:sz w:val="20"/>
        </w:rPr>
      </w:pPr>
      <w:r w:rsidRPr="00275133">
        <w:rPr>
          <w:sz w:val="20"/>
        </w:rPr>
        <w:t>закупки материалов и оборудования</w:t>
      </w:r>
    </w:p>
    <w:p w:rsidR="008779C0" w:rsidRPr="00F01CED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8779C0" w:rsidRPr="00F01CED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8779C0" w:rsidRPr="00F01CED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8779C0" w:rsidRPr="008F2255" w:rsidRDefault="008779C0" w:rsidP="008779C0">
      <w:pPr>
        <w:spacing w:line="240" w:lineRule="auto"/>
        <w:jc w:val="center"/>
        <w:rPr>
          <w:b/>
          <w:szCs w:val="28"/>
        </w:rPr>
      </w:pPr>
      <w:r w:rsidRPr="008F2255">
        <w:rPr>
          <w:b/>
          <w:szCs w:val="28"/>
        </w:rPr>
        <w:t>ТЕХНИЧЕСКОЕ ЗАДАНИЕ</w:t>
      </w:r>
    </w:p>
    <w:p w:rsidR="00C70944" w:rsidRDefault="00C70944" w:rsidP="008779C0">
      <w:pPr>
        <w:spacing w:line="240" w:lineRule="auto"/>
        <w:ind w:firstLine="0"/>
        <w:jc w:val="center"/>
        <w:rPr>
          <w:sz w:val="24"/>
          <w:szCs w:val="24"/>
        </w:rPr>
      </w:pPr>
    </w:p>
    <w:p w:rsidR="00D02FC1" w:rsidRDefault="00D02FC1" w:rsidP="00D02FC1">
      <w:pPr>
        <w:spacing w:line="240" w:lineRule="auto"/>
        <w:ind w:firstLine="0"/>
        <w:jc w:val="center"/>
        <w:rPr>
          <w:sz w:val="24"/>
          <w:szCs w:val="24"/>
        </w:rPr>
      </w:pPr>
      <w:r w:rsidRPr="00D23836">
        <w:rPr>
          <w:sz w:val="24"/>
          <w:szCs w:val="24"/>
        </w:rPr>
        <w:t>на проведени</w:t>
      </w:r>
      <w:r>
        <w:rPr>
          <w:sz w:val="24"/>
          <w:szCs w:val="24"/>
        </w:rPr>
        <w:t>е регламентированной процедуры</w:t>
      </w:r>
    </w:p>
    <w:p w:rsidR="00D02FC1" w:rsidRDefault="00D02FC1" w:rsidP="00D02FC1">
      <w:pP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по выбору победителя </w:t>
      </w:r>
      <w:r w:rsidRPr="00D23836">
        <w:rPr>
          <w:sz w:val="24"/>
          <w:szCs w:val="24"/>
        </w:rPr>
        <w:t xml:space="preserve">на право заключения с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DOCVARIABLE  Организации  \* MERGEFORMAT </w:instrText>
      </w:r>
      <w:r>
        <w:rPr>
          <w:sz w:val="24"/>
          <w:szCs w:val="24"/>
        </w:rPr>
        <w:fldChar w:fldCharType="separate"/>
      </w:r>
      <w:r w:rsidR="0011657F">
        <w:rPr>
          <w:sz w:val="24"/>
          <w:szCs w:val="24"/>
        </w:rPr>
        <w:t>филиалами ПАО "МРСК Юга" - "Астраханьэнерго", "Волгоградэнерго", "Калмэнерго", "Ростовэнерго"</w:t>
      </w:r>
      <w:r>
        <w:rPr>
          <w:sz w:val="24"/>
          <w:szCs w:val="24"/>
        </w:rPr>
        <w:fldChar w:fldCharType="end"/>
      </w:r>
    </w:p>
    <w:p w:rsidR="00D02FC1" w:rsidRPr="00275133" w:rsidRDefault="00D02FC1" w:rsidP="00D02FC1">
      <w:pPr>
        <w:spacing w:after="240" w:line="240" w:lineRule="auto"/>
        <w:ind w:firstLine="0"/>
        <w:jc w:val="center"/>
        <w:rPr>
          <w:sz w:val="24"/>
          <w:szCs w:val="24"/>
        </w:rPr>
      </w:pPr>
      <w:r w:rsidRPr="00D23836">
        <w:rPr>
          <w:sz w:val="24"/>
          <w:szCs w:val="24"/>
        </w:rPr>
        <w:t>договора на поставку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DOCVARIABLE  ХвостЛота  \* MERGEFORMAT </w:instrText>
      </w:r>
      <w:r>
        <w:rPr>
          <w:sz w:val="24"/>
          <w:szCs w:val="24"/>
        </w:rPr>
        <w:fldChar w:fldCharType="separate"/>
      </w:r>
      <w:r w:rsidR="0011657F">
        <w:rPr>
          <w:sz w:val="24"/>
          <w:szCs w:val="24"/>
        </w:rPr>
        <w:t>электроинструмента</w:t>
      </w:r>
      <w:r>
        <w:rPr>
          <w:sz w:val="24"/>
          <w:szCs w:val="24"/>
        </w:rPr>
        <w:fldChar w:fldCharType="end"/>
      </w:r>
    </w:p>
    <w:p w:rsidR="008779C0" w:rsidRPr="00D23836" w:rsidRDefault="00124DA8" w:rsidP="003205DB">
      <w:pPr>
        <w:pStyle w:val="a5"/>
        <w:numPr>
          <w:ilvl w:val="0"/>
          <w:numId w:val="1"/>
        </w:numPr>
        <w:tabs>
          <w:tab w:val="left" w:pos="1134"/>
        </w:tabs>
        <w:spacing w:after="120"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</w:t>
      </w:r>
      <w:r w:rsidR="008779C0" w:rsidRPr="00D23836">
        <w:rPr>
          <w:sz w:val="24"/>
          <w:szCs w:val="24"/>
        </w:rPr>
        <w:t xml:space="preserve">оменклатура и </w:t>
      </w:r>
      <w:r w:rsidR="00640D43">
        <w:rPr>
          <w:sz w:val="24"/>
          <w:szCs w:val="24"/>
        </w:rPr>
        <w:t>объем поставки</w:t>
      </w:r>
      <w:r w:rsidR="008779C0" w:rsidRPr="00D23836">
        <w:rPr>
          <w:sz w:val="24"/>
          <w:szCs w:val="24"/>
        </w:rPr>
        <w:t>:</w:t>
      </w:r>
    </w:p>
    <w:tbl>
      <w:tblPr>
        <w:tblW w:w="4975" w:type="pct"/>
        <w:tblInd w:w="-34" w:type="dxa"/>
        <w:tblLayout w:type="fixed"/>
        <w:tblLook w:val="04A0" w:firstRow="1" w:lastRow="0" w:firstColumn="1" w:lastColumn="0" w:noHBand="0" w:noVBand="1"/>
      </w:tblPr>
      <w:tblGrid>
        <w:gridCol w:w="1052"/>
        <w:gridCol w:w="10457"/>
        <w:gridCol w:w="1672"/>
        <w:gridCol w:w="1672"/>
      </w:tblGrid>
      <w:tr w:rsidR="0076593B" w:rsidTr="007E47F2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93B" w:rsidRDefault="0076593B">
            <w:pPr>
              <w:spacing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>№ п.п.</w:t>
            </w:r>
          </w:p>
        </w:tc>
        <w:tc>
          <w:tcPr>
            <w:tcW w:w="3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>
            <w:pPr>
              <w:spacing w:line="240" w:lineRule="auto"/>
              <w:ind w:firstLine="0"/>
              <w:jc w:val="center"/>
              <w:rPr>
                <w:b/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>Полные технические характеристики, комплектация, предпочтительные типы, марки или аналоги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93B" w:rsidRDefault="0076593B" w:rsidP="007E47F2">
            <w:pPr>
              <w:spacing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>Ед. изм.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93B" w:rsidRDefault="0076593B" w:rsidP="007E47F2">
            <w:pPr>
              <w:spacing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>Кол</w:t>
            </w:r>
            <w:r w:rsidR="007E47F2">
              <w:rPr>
                <w:b/>
                <w:bCs/>
                <w:color w:val="000000"/>
                <w:sz w:val="24"/>
                <w:szCs w:val="24"/>
                <w:lang w:eastAsia="en-US"/>
              </w:rPr>
              <w:t>-</w:t>
            </w:r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>во</w:t>
            </w:r>
          </w:p>
        </w:tc>
      </w:tr>
      <w:tr w:rsidR="0011657F" w:rsidTr="007E47F2">
        <w:trPr>
          <w:cantSplit/>
          <w:trHeight w:val="300"/>
          <w:tblHeader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57F" w:rsidRPr="00B65F66" w:rsidRDefault="0011657F" w:rsidP="007E47F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Филиал ПАО "МРСК Юга" - "Астраханьэнерго"</w:t>
            </w:r>
          </w:p>
        </w:tc>
      </w:tr>
      <w:tr w:rsidR="0076593B" w:rsidTr="007E47F2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6593B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93B" w:rsidRDefault="0076593B" w:rsidP="0076593B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Дрель сверлильная Rebir IE-1305-16/1300R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E47F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Pr="00B65F66" w:rsidRDefault="0076593B" w:rsidP="007E47F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76593B" w:rsidTr="007E47F2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6593B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93B" w:rsidRDefault="0076593B" w:rsidP="0076593B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Дрель ударная Интерскол ДУ-13/780ЭР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E47F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Pr="00B65F66" w:rsidRDefault="0076593B" w:rsidP="007E47F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76593B" w:rsidTr="007E47F2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6593B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93B" w:rsidRDefault="0076593B" w:rsidP="0076593B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Дрель-шуруповерт аккумуляторная Bosch GSR 12-2 Professional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E47F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Pr="00B65F66" w:rsidRDefault="0076593B" w:rsidP="007E47F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76593B" w:rsidTr="007E47F2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6593B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93B" w:rsidRDefault="0076593B" w:rsidP="0076593B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Дрель-шуруповерт аккумуляторная Patriot BR141Li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E47F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Pr="00B65F66" w:rsidRDefault="0076593B" w:rsidP="007E47F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76593B" w:rsidTr="007E47F2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6593B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93B" w:rsidRDefault="0076593B" w:rsidP="0076593B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Дрель-шуруповерт аккумуляторная Интерскол ДА-18ЭР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E47F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Pr="00B65F66" w:rsidRDefault="0076593B" w:rsidP="007E47F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76593B" w:rsidTr="007E47F2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6593B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93B" w:rsidRDefault="0076593B" w:rsidP="0076593B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Машина углошлифовальная Bosch GWS 22-230 H Professional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E47F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Pr="00B65F66" w:rsidRDefault="0076593B" w:rsidP="007E47F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76593B" w:rsidTr="007E47F2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6593B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93B" w:rsidRDefault="0076593B" w:rsidP="0076593B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Автомойка бытовая с производительностью 500л/ч, давление до 145 бар. Мощность 2100 Вт. Напряжение 220-230 В. Максимальная температура на выходе 40 градусов Цельсия. В комплектацию входят: автомойка, шланг высокого давления 8 м, насадка-пика, грязевая фреза.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E47F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Pr="00B65F66" w:rsidRDefault="0076593B" w:rsidP="007E47F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8,000</w:t>
            </w:r>
          </w:p>
        </w:tc>
      </w:tr>
      <w:tr w:rsidR="0076593B" w:rsidTr="007E47F2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6593B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93B" w:rsidRDefault="0076593B" w:rsidP="0076593B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Перфоратор Makita HR2450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E47F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Pr="00B65F66" w:rsidRDefault="0076593B" w:rsidP="007E47F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76593B" w:rsidTr="007E47F2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6593B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93B" w:rsidRDefault="0076593B" w:rsidP="0076593B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Перфоратор Интерскол П-24/650ЭР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E47F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Pr="00B65F66" w:rsidRDefault="0076593B" w:rsidP="007E47F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11657F" w:rsidTr="007E47F2">
        <w:trPr>
          <w:cantSplit/>
          <w:trHeight w:val="300"/>
          <w:tblHeader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57F" w:rsidRPr="00B65F66" w:rsidRDefault="0011657F" w:rsidP="007E47F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Филиал ПАО "МРСК Юга" - "Волгоградэнерго"</w:t>
            </w:r>
          </w:p>
        </w:tc>
      </w:tr>
      <w:tr w:rsidR="0076593B" w:rsidTr="007E47F2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6593B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93B" w:rsidRDefault="0076593B" w:rsidP="007E47F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Диск к заточному электрическому станоку CHAMPION C2001. Диск: диаметр - 145 мм, толщина - 3,2 мм, посадочное место - 22,2 мм. Для цепи с шагом 3/8PM",0,325",1/4. 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E47F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Pr="00B65F66" w:rsidRDefault="0076593B" w:rsidP="007E47F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10,000</w:t>
            </w:r>
          </w:p>
        </w:tc>
      </w:tr>
      <w:tr w:rsidR="0076593B" w:rsidTr="007E47F2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6593B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93B" w:rsidRDefault="0076593B" w:rsidP="0076593B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Дрель безударная Интерскол Д-11/540Т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E47F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Pr="00B65F66" w:rsidRDefault="0076593B" w:rsidP="007E47F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76593B" w:rsidTr="007E47F2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6593B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93B" w:rsidRDefault="0076593B" w:rsidP="0076593B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Дрель ударная Makita HP1620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E47F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Pr="00B65F66" w:rsidRDefault="0076593B" w:rsidP="007E47F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6,000</w:t>
            </w:r>
          </w:p>
        </w:tc>
      </w:tr>
      <w:tr w:rsidR="0076593B" w:rsidTr="007E47F2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6593B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4</w:t>
            </w:r>
          </w:p>
        </w:tc>
        <w:tc>
          <w:tcPr>
            <w:tcW w:w="3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93B" w:rsidRDefault="0076593B" w:rsidP="0076593B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Дрель ударная Интерскол ДУ-13/810ЭР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E47F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Pr="00B65F66" w:rsidRDefault="0076593B" w:rsidP="007E47F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76593B" w:rsidTr="007E47F2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6593B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93B" w:rsidRDefault="0076593B" w:rsidP="0076593B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Дрель-шуруповерт аккумуляторная Bosch GSR 12-2 Professional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E47F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Pr="00B65F66" w:rsidRDefault="0076593B" w:rsidP="007E47F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7,000</w:t>
            </w:r>
          </w:p>
        </w:tc>
      </w:tr>
      <w:tr w:rsidR="0076593B" w:rsidTr="007E47F2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6593B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93B" w:rsidRDefault="0076593B" w:rsidP="0076593B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Дрель-шуруповерт аккумуляторная RedVerg RD-SD14L/2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E47F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Pr="00B65F66" w:rsidRDefault="0076593B" w:rsidP="007E47F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76593B" w:rsidTr="007E47F2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6593B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93B" w:rsidRDefault="0076593B" w:rsidP="0076593B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Дрель-шуруповерт аккумуляторная Интерскол ДА-12ЭР-01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E47F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Pr="00B65F66" w:rsidRDefault="0076593B" w:rsidP="007E47F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76593B" w:rsidTr="007E47F2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6593B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93B" w:rsidRDefault="0076593B" w:rsidP="0076593B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Дрель-шуруповерт аккумуляторная Интерскол ДА-13/18МЗ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E47F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Pr="00B65F66" w:rsidRDefault="0076593B" w:rsidP="007E47F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76593B" w:rsidTr="007E47F2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6593B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93B" w:rsidRDefault="0076593B" w:rsidP="0076593B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Дрель-шуруповерт аккумуляторная Интерскол ДА-18ЭР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E47F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Pr="00B65F66" w:rsidRDefault="0076593B" w:rsidP="007E47F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76593B" w:rsidTr="007E47F2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6593B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93B" w:rsidRDefault="0076593B" w:rsidP="0076593B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Краскопульт электрический PFS 65 Bosch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E47F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Pr="00B65F66" w:rsidRDefault="0076593B" w:rsidP="007E47F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7,000</w:t>
            </w:r>
          </w:p>
        </w:tc>
      </w:tr>
      <w:tr w:rsidR="0076593B" w:rsidTr="007E47F2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6593B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93B" w:rsidRDefault="0076593B" w:rsidP="0076593B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Краскопульт электрический КЭ-27100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E47F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Pr="00B65F66" w:rsidRDefault="0076593B" w:rsidP="007E47F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76593B" w:rsidTr="007E47F2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6593B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3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93B" w:rsidRPr="0011657F" w:rsidRDefault="0076593B" w:rsidP="0076593B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Лобзик</w:t>
            </w:r>
            <w:r w:rsidRPr="0011657F">
              <w:rPr>
                <w:color w:val="000000"/>
                <w:sz w:val="24"/>
                <w:szCs w:val="24"/>
                <w:lang w:val="en-US" w:eastAsia="en-US"/>
              </w:rPr>
              <w:t xml:space="preserve"> Bosch GST 150 BCE Professional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E47F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Pr="00B65F66" w:rsidRDefault="0076593B" w:rsidP="007E47F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3,000</w:t>
            </w:r>
          </w:p>
        </w:tc>
      </w:tr>
      <w:tr w:rsidR="0076593B" w:rsidTr="007E47F2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6593B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3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93B" w:rsidRDefault="0076593B" w:rsidP="0076593B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Лобзик Makita 4327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E47F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Pr="00B65F66" w:rsidRDefault="0076593B" w:rsidP="007E47F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76593B" w:rsidTr="007E47F2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6593B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3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93B" w:rsidRDefault="0076593B" w:rsidP="0076593B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Машина плоскошлифовальная МПШ4-28/МПШ4-28Э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E47F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Pr="00B65F66" w:rsidRDefault="0076593B" w:rsidP="007E47F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76593B" w:rsidTr="007E47F2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6593B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3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93B" w:rsidRDefault="0076593B" w:rsidP="0076593B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Машина углошлифовальная Bosch GWS 11-125 Professional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E47F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Pr="00B65F66" w:rsidRDefault="0076593B" w:rsidP="007E47F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3,000</w:t>
            </w:r>
          </w:p>
        </w:tc>
      </w:tr>
      <w:tr w:rsidR="0076593B" w:rsidTr="007E47F2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6593B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3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93B" w:rsidRDefault="0076593B" w:rsidP="0076593B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Машина углошлифовальная Bosch GWS 22-230 JH Professional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E47F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Pr="00B65F66" w:rsidRDefault="0076593B" w:rsidP="007E47F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76593B" w:rsidTr="007E47F2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6593B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3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93B" w:rsidRDefault="0076593B" w:rsidP="0076593B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Машина углошлифовальная Makita 9069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E47F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Pr="00B65F66" w:rsidRDefault="0076593B" w:rsidP="007E47F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76593B" w:rsidTr="007E47F2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6593B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3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93B" w:rsidRDefault="0076593B" w:rsidP="0076593B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Машина углошлифовальная Makita 9555HN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E47F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Pr="00B65F66" w:rsidRDefault="0076593B" w:rsidP="007E47F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76593B" w:rsidTr="007E47F2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6593B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3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93B" w:rsidRDefault="0076593B" w:rsidP="0076593B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Автомойка бытовая с производительностью 500л/ч, давление до 145 бар. Мощность 2100 Вт. Напряжение 220-230 В. Максимальная температура на выходе 40 градусов Цельсия. В комплектацию входят: автомойка, шланг высокого давления 8 м, насадка-пика, грязевая фреза.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E47F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Pr="00B65F66" w:rsidRDefault="0076593B" w:rsidP="007E47F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76593B" w:rsidTr="007E47F2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6593B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3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93B" w:rsidRDefault="0076593B" w:rsidP="007E47F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Набор пилок для электролобзика Ермак Т-101 D 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E47F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Pr="00B65F66" w:rsidRDefault="0076593B" w:rsidP="007E47F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76593B" w:rsidTr="007E47F2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6593B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3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93B" w:rsidRDefault="0076593B" w:rsidP="0076593B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Насадка для миксера 220х570 мм сверху-вниз М14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E47F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Pr="00B65F66" w:rsidRDefault="0076593B" w:rsidP="007E47F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76593B" w:rsidTr="007E47F2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6593B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3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93B" w:rsidRDefault="0076593B" w:rsidP="0076593B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Паяльник электрический ЭПСН-100Вт/220В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E47F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Pr="00B65F66" w:rsidRDefault="0076593B" w:rsidP="007E47F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6,000</w:t>
            </w:r>
          </w:p>
        </w:tc>
      </w:tr>
      <w:tr w:rsidR="0076593B" w:rsidTr="007E47F2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6593B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3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93B" w:rsidRDefault="0076593B" w:rsidP="0076593B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Паяльник электрический ЭПСН-25Вт/220В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E47F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Pr="00B65F66" w:rsidRDefault="0076593B" w:rsidP="007E47F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5,000</w:t>
            </w:r>
          </w:p>
        </w:tc>
      </w:tr>
      <w:tr w:rsidR="0076593B" w:rsidTr="007E47F2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6593B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3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93B" w:rsidRDefault="0076593B" w:rsidP="0076593B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Паяльник электрический ЭПСН-40Вт/220В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E47F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Pr="00B65F66" w:rsidRDefault="0076593B" w:rsidP="007E47F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9,000</w:t>
            </w:r>
          </w:p>
        </w:tc>
      </w:tr>
      <w:tr w:rsidR="0076593B" w:rsidTr="007E47F2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6593B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3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93B" w:rsidRDefault="0076593B" w:rsidP="0076593B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Паяльник электрический ЭПСН-65Вт/220В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E47F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Pr="00B65F66" w:rsidRDefault="0076593B" w:rsidP="007E47F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76593B" w:rsidTr="007E47F2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6593B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3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93B" w:rsidRDefault="0076593B" w:rsidP="0076593B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Паяльник электрический ЭПЦН-220/100 Вт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E47F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Pr="00B65F66" w:rsidRDefault="0076593B" w:rsidP="007E47F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5,000</w:t>
            </w:r>
          </w:p>
        </w:tc>
      </w:tr>
      <w:tr w:rsidR="0076593B" w:rsidTr="007E47F2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6593B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3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93B" w:rsidRDefault="0076593B" w:rsidP="0076593B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Перфоратор Makita HR2450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E47F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Pr="00B65F66" w:rsidRDefault="0076593B" w:rsidP="007E47F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76593B" w:rsidTr="007E47F2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6593B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3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93B" w:rsidRDefault="0076593B" w:rsidP="0076593B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Перфоратор Makita HR2470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E47F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Pr="00B65F66" w:rsidRDefault="0076593B" w:rsidP="007E47F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76593B" w:rsidTr="007E47F2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6593B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3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93B" w:rsidRDefault="0076593B" w:rsidP="0076593B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Перфоратор Makita HR2610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E47F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Pr="00B65F66" w:rsidRDefault="0076593B" w:rsidP="007E47F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3,000</w:t>
            </w:r>
          </w:p>
        </w:tc>
      </w:tr>
      <w:tr w:rsidR="0076593B" w:rsidTr="007E47F2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6593B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3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93B" w:rsidRDefault="0076593B" w:rsidP="0076593B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Пила Elitech ПМ 3040Т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E47F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Pr="00B65F66" w:rsidRDefault="0076593B" w:rsidP="007E47F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76593B" w:rsidTr="007E47F2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6593B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3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93B" w:rsidRDefault="0076593B" w:rsidP="0076593B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Пила Интерскол ДП-190/1600М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E47F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Pr="00B65F66" w:rsidRDefault="0076593B" w:rsidP="007E47F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76593B" w:rsidTr="007E47F2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6593B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3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93B" w:rsidRDefault="0076593B" w:rsidP="0076593B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Пылесос Karcher WD 3 P 16298800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E47F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Pr="00B65F66" w:rsidRDefault="0076593B" w:rsidP="007E47F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76593B" w:rsidTr="007E47F2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6593B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3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93B" w:rsidRDefault="0076593B" w:rsidP="0076593B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Пылесос Makita 445X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E47F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Pr="00B65F66" w:rsidRDefault="0076593B" w:rsidP="007E47F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3,000</w:t>
            </w:r>
          </w:p>
        </w:tc>
      </w:tr>
      <w:tr w:rsidR="0076593B" w:rsidTr="007E47F2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6593B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34</w:t>
            </w:r>
          </w:p>
        </w:tc>
        <w:tc>
          <w:tcPr>
            <w:tcW w:w="3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93B" w:rsidRDefault="0076593B" w:rsidP="0076593B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Рубанок Интерскол Р-102/1100ЭМ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E47F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Pr="00B65F66" w:rsidRDefault="0076593B" w:rsidP="007E47F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76593B" w:rsidTr="007E47F2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6593B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3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93B" w:rsidRDefault="0076593B" w:rsidP="0076593B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Станок заточный. Электрический заточный станок PRO предназначен для заточки цепей бензиновых и электрических пил. Точильный элемент - абразивный диск, закрытый прочным кожухом для защиты оператора от травм в случае его разрыва. Диск заточной (3/8PM",0,325",1/4) 145х3,2х22,2мм . Станок имеет поворотный рабочий стол (от 0 до 35 градусов).  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E47F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Pr="00B65F66" w:rsidRDefault="0076593B" w:rsidP="007E47F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76593B" w:rsidTr="007E47F2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6593B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3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93B" w:rsidRDefault="0076593B" w:rsidP="0076593B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Фен строительный Интерскол ФЭ-2000Э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E47F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Pr="00B65F66" w:rsidRDefault="0076593B" w:rsidP="007E47F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3,000</w:t>
            </w:r>
          </w:p>
        </w:tc>
      </w:tr>
      <w:tr w:rsidR="0011657F" w:rsidTr="007E47F2">
        <w:trPr>
          <w:cantSplit/>
          <w:trHeight w:val="300"/>
          <w:tblHeader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57F" w:rsidRPr="00B65F66" w:rsidRDefault="0011657F" w:rsidP="007E47F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Филиал ПАО "МРСК Юга" - "Калмэнерго"</w:t>
            </w:r>
          </w:p>
        </w:tc>
      </w:tr>
      <w:tr w:rsidR="0076593B" w:rsidTr="007E47F2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6593B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93B" w:rsidRDefault="0076593B" w:rsidP="0076593B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Гайковерт ударный Makita TW0350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E47F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Pr="00B65F66" w:rsidRDefault="0076593B" w:rsidP="007E47F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76593B" w:rsidTr="007E47F2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6593B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93B" w:rsidRDefault="0076593B" w:rsidP="0076593B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Дрель ударная Интерскол ДУ-13/810ЭР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E47F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Pr="00B65F66" w:rsidRDefault="0076593B" w:rsidP="007E47F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76593B" w:rsidTr="007E47F2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6593B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93B" w:rsidRDefault="0076593B" w:rsidP="0076593B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Дрель-шуруповерт аккумуляторная Интерскол ДА-12ЭР-01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E47F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Pr="00B65F66" w:rsidRDefault="0076593B" w:rsidP="007E47F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76593B" w:rsidTr="007E47F2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6593B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93B" w:rsidRDefault="0076593B" w:rsidP="0076593B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Краскопульт электрический PFS 65 Bosch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E47F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Pr="00B65F66" w:rsidRDefault="0076593B" w:rsidP="007E47F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76593B" w:rsidTr="007E47F2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6593B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93B" w:rsidRDefault="0076593B" w:rsidP="0076593B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Краскопульт электрический ручной Bosh PFS55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E47F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Pr="00B65F66" w:rsidRDefault="0076593B" w:rsidP="007E47F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76593B" w:rsidTr="007E47F2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6593B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93B" w:rsidRDefault="0076593B" w:rsidP="0076593B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Машина углошлифовальная Bosch GWS 11-125 Professional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E47F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Pr="00B65F66" w:rsidRDefault="0076593B" w:rsidP="007E47F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76593B" w:rsidTr="007E47F2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6593B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93B" w:rsidRDefault="0076593B" w:rsidP="0076593B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Машина углошлифовальная Bosch GWS 22-230 LVI Professional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E47F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Pr="00B65F66" w:rsidRDefault="0076593B" w:rsidP="007E47F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76593B" w:rsidTr="007E47F2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6593B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93B" w:rsidRDefault="0076593B" w:rsidP="0076593B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Машина углошлифовальная ДИОЛД МШУ-1,2-150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E47F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Pr="00B65F66" w:rsidRDefault="0076593B" w:rsidP="007E47F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76593B" w:rsidTr="007E47F2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6593B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93B" w:rsidRDefault="0076593B" w:rsidP="0076593B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Машина углошлифовальная УШМ-230/2300М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E47F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Pr="00B65F66" w:rsidRDefault="0076593B" w:rsidP="007E47F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76593B" w:rsidTr="007E47F2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6593B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93B" w:rsidRDefault="0076593B" w:rsidP="0076593B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Станок заточный. Мощность двигателя 235 Вт, напряжение 220 В, размер заточного круга 145 мм, посадочный диаметр 22,2 мм, частота вращения шлифовального круга 3000 об/мин, толщина круга 4,5 мм. Комплектация: станок; абразивный диск - 2 шт. (для заточки цепей с шагом 0.404" толщина диска 4.5 мм; для заточки прочих цепей толщина диска 3.2 мм).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E47F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Pr="00B65F66" w:rsidRDefault="0076593B" w:rsidP="007E47F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76593B" w:rsidTr="007E47F2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6593B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93B" w:rsidRDefault="0076593B" w:rsidP="0076593B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Станок точильный ТС-200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E47F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Pr="00B65F66" w:rsidRDefault="0076593B" w:rsidP="007E47F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11657F" w:rsidTr="007E47F2">
        <w:trPr>
          <w:cantSplit/>
          <w:trHeight w:val="300"/>
          <w:tblHeader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57F" w:rsidRPr="00B65F66" w:rsidRDefault="0011657F" w:rsidP="007E47F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Филиал ПАО "МРСК Юга" - "Ростовэнерго"</w:t>
            </w:r>
          </w:p>
        </w:tc>
      </w:tr>
      <w:tr w:rsidR="0076593B" w:rsidTr="007E47F2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6593B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93B" w:rsidRDefault="0076593B" w:rsidP="0076593B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Бетоносмеситель ZITREK B 1510 FK 024-1002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E47F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Pr="00B65F66" w:rsidRDefault="0076593B" w:rsidP="007E47F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76593B" w:rsidTr="007E47F2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6593B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93B" w:rsidRDefault="0076593B" w:rsidP="0076593B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Бетоносмеситель СБР-190/220В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E47F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Pr="00B65F66" w:rsidRDefault="0076593B" w:rsidP="007E47F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76593B" w:rsidTr="007E47F2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6593B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93B" w:rsidRDefault="0076593B" w:rsidP="0076593B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Гайковерт ударный Makita TW0350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E47F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Pr="00B65F66" w:rsidRDefault="0076593B" w:rsidP="007E47F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3,000</w:t>
            </w:r>
          </w:p>
        </w:tc>
      </w:tr>
      <w:tr w:rsidR="0076593B" w:rsidTr="007E47F2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6593B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93B" w:rsidRDefault="0076593B" w:rsidP="0076593B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Дрель безударная Интерскол Д-11/540Т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E47F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Pr="00B65F66" w:rsidRDefault="0076593B" w:rsidP="007E47F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3,000</w:t>
            </w:r>
          </w:p>
        </w:tc>
      </w:tr>
      <w:tr w:rsidR="0076593B" w:rsidTr="007E47F2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6593B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93B" w:rsidRDefault="0076593B" w:rsidP="0076593B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Дрель ударная Hitachi DV20VB2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E47F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Pr="00B65F66" w:rsidRDefault="0076593B" w:rsidP="007E47F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76593B" w:rsidTr="007E47F2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6593B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93B" w:rsidRDefault="0076593B" w:rsidP="0076593B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Дрель ударная Makita HP1641F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E47F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Pr="00B65F66" w:rsidRDefault="0076593B" w:rsidP="007E47F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76593B" w:rsidTr="007E47F2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6593B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93B" w:rsidRDefault="0076593B" w:rsidP="0076593B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Дрель ударная Makita HP2051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E47F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Pr="00B65F66" w:rsidRDefault="0076593B" w:rsidP="007E47F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27,000</w:t>
            </w:r>
          </w:p>
        </w:tc>
      </w:tr>
      <w:tr w:rsidR="0076593B" w:rsidTr="007E47F2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6593B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93B" w:rsidRDefault="0076593B" w:rsidP="0076593B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Дрель ударная Интерскол ДУ-13/780ЭР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E47F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Pr="00B65F66" w:rsidRDefault="0076593B" w:rsidP="007E47F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10,000</w:t>
            </w:r>
          </w:p>
        </w:tc>
      </w:tr>
      <w:tr w:rsidR="0076593B" w:rsidTr="007E47F2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6593B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93B" w:rsidRDefault="0076593B" w:rsidP="0076593B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Дрель ударная Интерскол ДУ-13/810ЭР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E47F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Pr="00B65F66" w:rsidRDefault="0076593B" w:rsidP="007E47F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7,000</w:t>
            </w:r>
          </w:p>
        </w:tc>
      </w:tr>
      <w:tr w:rsidR="0076593B" w:rsidTr="007E47F2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6593B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93B" w:rsidRDefault="0076593B" w:rsidP="0076593B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Дрель-шуроповерт аккумуляторная Makita 6337DWDE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E47F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Pr="00B65F66" w:rsidRDefault="0076593B" w:rsidP="007E47F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76593B" w:rsidTr="007E47F2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6593B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11</w:t>
            </w:r>
          </w:p>
        </w:tc>
        <w:tc>
          <w:tcPr>
            <w:tcW w:w="3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93B" w:rsidRDefault="0076593B" w:rsidP="0076593B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Дрель-шуруповерт аккумуляторная Bosch GSR 12-2 Professional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E47F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Pr="00B65F66" w:rsidRDefault="0076593B" w:rsidP="007E47F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10,000</w:t>
            </w:r>
          </w:p>
        </w:tc>
      </w:tr>
      <w:tr w:rsidR="0076593B" w:rsidTr="007E47F2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6593B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3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93B" w:rsidRDefault="0076593B" w:rsidP="0076593B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Дрель-шуруповерт аккумуляторная Интерскол ДА-12ЭР-01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E47F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Pr="00B65F66" w:rsidRDefault="0076593B" w:rsidP="007E47F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76593B" w:rsidTr="007E47F2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6593B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3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93B" w:rsidRDefault="0076593B" w:rsidP="0076593B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Дрель-шуруповерт аккумуляторная Интерскол ДА-18ЭР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E47F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Pr="00B65F66" w:rsidRDefault="0076593B" w:rsidP="007E47F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17,000</w:t>
            </w:r>
          </w:p>
        </w:tc>
      </w:tr>
      <w:tr w:rsidR="0076593B" w:rsidTr="007E47F2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6593B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3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93B" w:rsidRDefault="0076593B" w:rsidP="0076593B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Компрессор ELITECH KP 100/AB360/2.2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E47F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Pr="00B65F66" w:rsidRDefault="0076593B" w:rsidP="007E47F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7,000</w:t>
            </w:r>
          </w:p>
        </w:tc>
      </w:tr>
      <w:tr w:rsidR="0076593B" w:rsidTr="007E47F2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6593B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3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93B" w:rsidRDefault="0076593B" w:rsidP="0076593B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Краскопульт электрический. Для производства окрасочных работ хоз.способом. 2 емкости с краской об. 1000 мл, с крышкой. Насадка для водоэмульсионной краски, насадка для глазурей, насадка для эмалей. Щетка для очистки.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E47F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Pr="00B65F66" w:rsidRDefault="0076593B" w:rsidP="007E47F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76593B" w:rsidTr="007E47F2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6593B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3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93B" w:rsidRDefault="0076593B" w:rsidP="0076593B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Краскопульт электрический КЭ-27100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E47F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Pr="00B65F66" w:rsidRDefault="0076593B" w:rsidP="007E47F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76593B" w:rsidTr="007E47F2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6593B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3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93B" w:rsidRDefault="0076593B" w:rsidP="0076593B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Краскопульт электрический ручной Bosh PFS55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E47F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Pr="00B65F66" w:rsidRDefault="0076593B" w:rsidP="007E47F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76593B" w:rsidTr="007E47F2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6593B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3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93B" w:rsidRPr="0011657F" w:rsidRDefault="0076593B" w:rsidP="0076593B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Лобзик</w:t>
            </w:r>
            <w:r w:rsidRPr="00FD5A71">
              <w:rPr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Pr="0011657F">
              <w:rPr>
                <w:color w:val="000000"/>
                <w:sz w:val="24"/>
                <w:szCs w:val="24"/>
                <w:lang w:val="en-US" w:eastAsia="en-US"/>
              </w:rPr>
              <w:t>Bosch GST 150 BCE Professional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E47F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Pr="00B65F66" w:rsidRDefault="0076593B" w:rsidP="007E47F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76593B" w:rsidTr="007E47F2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6593B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3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93B" w:rsidRPr="0011657F" w:rsidRDefault="0076593B" w:rsidP="0076593B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Лобзик</w:t>
            </w:r>
            <w:r w:rsidRPr="0011657F">
              <w:rPr>
                <w:color w:val="000000"/>
                <w:sz w:val="24"/>
                <w:szCs w:val="24"/>
                <w:lang w:val="en-US" w:eastAsia="en-US"/>
              </w:rPr>
              <w:t xml:space="preserve"> Bosch GST 150 CE Professional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E47F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Pr="00B65F66" w:rsidRDefault="0076593B" w:rsidP="007E47F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76593B" w:rsidTr="007E47F2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6593B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3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93B" w:rsidRDefault="0076593B" w:rsidP="0076593B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Лобзик Makita 4327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E47F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Pr="00B65F66" w:rsidRDefault="0076593B" w:rsidP="007E47F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76593B" w:rsidTr="007E47F2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6593B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3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93B" w:rsidRDefault="0076593B" w:rsidP="0076593B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Машина плоскошлифовальная МПШ4-28/МПШ4-28Э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E47F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Pr="00B65F66" w:rsidRDefault="0076593B" w:rsidP="007E47F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76593B" w:rsidTr="007E47F2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6593B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3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93B" w:rsidRDefault="0076593B" w:rsidP="0076593B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Машина углошлифовальная Bosch GWS 11-125 Professional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E47F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Pr="00B65F66" w:rsidRDefault="0076593B" w:rsidP="007E47F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76593B" w:rsidTr="007E47F2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6593B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3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93B" w:rsidRDefault="0076593B" w:rsidP="0076593B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Машина углошлифовальная Bosch GWS 22-230 H Professional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E47F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Pr="00B65F66" w:rsidRDefault="0076593B" w:rsidP="007E47F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22,000</w:t>
            </w:r>
          </w:p>
        </w:tc>
      </w:tr>
      <w:tr w:rsidR="0076593B" w:rsidTr="007E47F2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6593B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3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93B" w:rsidRDefault="0076593B" w:rsidP="0076593B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Машина углошлифовальная Makita 9069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E47F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Pr="00B65F66" w:rsidRDefault="0076593B" w:rsidP="007E47F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76593B" w:rsidTr="007E47F2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6593B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3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93B" w:rsidRDefault="0076593B" w:rsidP="0076593B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Машина углошлифовальная Makita 9555HN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E47F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Pr="00B65F66" w:rsidRDefault="0076593B" w:rsidP="007E47F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76593B" w:rsidTr="007E47F2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6593B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3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93B" w:rsidRDefault="0076593B" w:rsidP="0076593B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Машина углошлифовальная ДИОЛД МШУ-1,2-150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E47F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Pr="00B65F66" w:rsidRDefault="0076593B" w:rsidP="007E47F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76593B" w:rsidTr="007E47F2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6593B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3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93B" w:rsidRDefault="0076593B" w:rsidP="0076593B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Машина углошлифовальная УШМ-1100/125Э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E47F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Pr="00B65F66" w:rsidRDefault="0076593B" w:rsidP="007E47F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3,000</w:t>
            </w:r>
          </w:p>
        </w:tc>
      </w:tr>
      <w:tr w:rsidR="0076593B" w:rsidTr="007E47F2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6593B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3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93B" w:rsidRDefault="0076593B" w:rsidP="0076593B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Машина углошлифовальная УШМ-2200/230Э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E47F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Pr="00B65F66" w:rsidRDefault="0076593B" w:rsidP="007E47F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7,000</w:t>
            </w:r>
          </w:p>
        </w:tc>
      </w:tr>
      <w:tr w:rsidR="0076593B" w:rsidTr="007E47F2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6593B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3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93B" w:rsidRDefault="0076593B" w:rsidP="0076593B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Машина углошлифовальная УШМ-230/2100М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E47F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Pr="00B65F66" w:rsidRDefault="0076593B" w:rsidP="007E47F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76593B" w:rsidTr="007E47F2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6593B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3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93B" w:rsidRDefault="0076593B" w:rsidP="0076593B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Машина углошлифовальная УШМ-230/2300М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E47F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Pr="00B65F66" w:rsidRDefault="0076593B" w:rsidP="007E47F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76593B" w:rsidTr="007E47F2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6593B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3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93B" w:rsidRDefault="0076593B" w:rsidP="0076593B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Машина углошлифовальная УШМ-900/125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E47F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Pr="00B65F66" w:rsidRDefault="0076593B" w:rsidP="007E47F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76593B" w:rsidTr="007E47F2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6593B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3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93B" w:rsidRDefault="0076593B" w:rsidP="007E47F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Набор пилок для электролобзика Ермак Т-101 D 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E47F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Pr="00B65F66" w:rsidRDefault="0076593B" w:rsidP="007E47F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13,000</w:t>
            </w:r>
          </w:p>
        </w:tc>
      </w:tr>
      <w:tr w:rsidR="0076593B" w:rsidTr="007E47F2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6593B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3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93B" w:rsidRDefault="0076593B" w:rsidP="0076593B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Паяльник электрический ЭПСН-100Вт/220В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E47F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Pr="00B65F66" w:rsidRDefault="0076593B" w:rsidP="007E47F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16,000</w:t>
            </w:r>
          </w:p>
        </w:tc>
      </w:tr>
      <w:tr w:rsidR="0076593B" w:rsidTr="007E47F2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6593B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3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93B" w:rsidRDefault="0076593B" w:rsidP="0076593B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Паяльник электрический ЭПСН-25Вт/220В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E47F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Pr="00B65F66" w:rsidRDefault="0076593B" w:rsidP="007E47F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34,000</w:t>
            </w:r>
          </w:p>
        </w:tc>
      </w:tr>
      <w:tr w:rsidR="0076593B" w:rsidTr="007E47F2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6593B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3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93B" w:rsidRDefault="0076593B" w:rsidP="0076593B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Паяльник электрический ЭПСН-40Вт/220В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E47F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Pr="00B65F66" w:rsidRDefault="0076593B" w:rsidP="007E47F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46,000</w:t>
            </w:r>
          </w:p>
        </w:tc>
      </w:tr>
      <w:tr w:rsidR="0076593B" w:rsidTr="007E47F2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6593B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3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93B" w:rsidRDefault="0076593B" w:rsidP="0076593B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Паяльник электрический ЭПСН-65Вт/220В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E47F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Pr="00B65F66" w:rsidRDefault="0076593B" w:rsidP="007E47F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5,000</w:t>
            </w:r>
          </w:p>
        </w:tc>
      </w:tr>
      <w:tr w:rsidR="0076593B" w:rsidTr="007E47F2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6593B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3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93B" w:rsidRDefault="0076593B" w:rsidP="0076593B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Паяльник электрический ЭПСН-80Вт/220В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E47F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Pr="00B65F66" w:rsidRDefault="0076593B" w:rsidP="007E47F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7,000</w:t>
            </w:r>
          </w:p>
        </w:tc>
      </w:tr>
      <w:tr w:rsidR="0076593B" w:rsidTr="007E47F2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6593B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3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93B" w:rsidRDefault="0076593B" w:rsidP="0076593B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Паяльник электрический ЭПЦН-220/100 Вт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E47F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Pr="00B65F66" w:rsidRDefault="0076593B" w:rsidP="007E47F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3,000</w:t>
            </w:r>
          </w:p>
        </w:tc>
      </w:tr>
      <w:tr w:rsidR="0076593B" w:rsidTr="007E47F2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6593B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3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93B" w:rsidRDefault="0076593B" w:rsidP="0076593B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Паяльник электрический ЭПЦН-220/40 Вт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E47F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Pr="00B65F66" w:rsidRDefault="0076593B" w:rsidP="007E47F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6,000</w:t>
            </w:r>
          </w:p>
        </w:tc>
      </w:tr>
      <w:tr w:rsidR="0076593B" w:rsidTr="007E47F2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6593B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3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93B" w:rsidRPr="0011657F" w:rsidRDefault="0076593B" w:rsidP="0076593B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Перфоратор</w:t>
            </w:r>
            <w:r w:rsidRPr="0011657F">
              <w:rPr>
                <w:color w:val="000000"/>
                <w:sz w:val="24"/>
                <w:szCs w:val="24"/>
                <w:lang w:val="en-US" w:eastAsia="en-US"/>
              </w:rPr>
              <w:t xml:space="preserve"> Bosch GBH 3-28 DRE Professional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E47F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Pr="00B65F66" w:rsidRDefault="0076593B" w:rsidP="007E47F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76593B" w:rsidTr="007E47F2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6593B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41</w:t>
            </w:r>
          </w:p>
        </w:tc>
        <w:tc>
          <w:tcPr>
            <w:tcW w:w="3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93B" w:rsidRPr="0011657F" w:rsidRDefault="0076593B" w:rsidP="0076593B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Перфоратор</w:t>
            </w:r>
            <w:r w:rsidRPr="0011657F">
              <w:rPr>
                <w:color w:val="000000"/>
                <w:sz w:val="24"/>
                <w:szCs w:val="24"/>
                <w:lang w:val="en-US" w:eastAsia="en-US"/>
              </w:rPr>
              <w:t xml:space="preserve"> Bosch GBH 5-38 D Professional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E47F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Pr="00B65F66" w:rsidRDefault="0076593B" w:rsidP="007E47F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76593B" w:rsidTr="007E47F2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6593B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3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93B" w:rsidRDefault="0076593B" w:rsidP="0076593B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Перфоратор Bosсh GBH 2-28 DFV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E47F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Pr="00B65F66" w:rsidRDefault="0076593B" w:rsidP="007E47F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76593B" w:rsidTr="007E47F2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6593B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3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93B" w:rsidRDefault="0076593B" w:rsidP="0076593B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Перфоратор Makita HR2450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E47F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Pr="00B65F66" w:rsidRDefault="0076593B" w:rsidP="007E47F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6,000</w:t>
            </w:r>
          </w:p>
        </w:tc>
      </w:tr>
      <w:tr w:rsidR="0076593B" w:rsidTr="007E47F2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6593B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3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93B" w:rsidRDefault="0076593B" w:rsidP="0076593B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Перфоратор Makita HR2450FT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E47F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Pr="00B65F66" w:rsidRDefault="0076593B" w:rsidP="007E47F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3,000</w:t>
            </w:r>
          </w:p>
        </w:tc>
      </w:tr>
      <w:tr w:rsidR="0076593B" w:rsidTr="007E47F2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6593B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3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93B" w:rsidRDefault="0076593B" w:rsidP="0076593B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Перфоратор Makita HR2470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E47F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Pr="00B65F66" w:rsidRDefault="0076593B" w:rsidP="007E47F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76593B" w:rsidTr="007E47F2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6593B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3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93B" w:rsidRDefault="0076593B" w:rsidP="0076593B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Перфоратор Makita HR2610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E47F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Pr="00B65F66" w:rsidRDefault="0076593B" w:rsidP="007E47F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76593B" w:rsidTr="007E47F2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6593B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3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93B" w:rsidRDefault="0076593B" w:rsidP="0076593B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Пила Scheppach HM120L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E47F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Pr="00B65F66" w:rsidRDefault="0076593B" w:rsidP="007E47F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76593B" w:rsidTr="007E47F2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6593B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3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93B" w:rsidRDefault="0076593B" w:rsidP="0076593B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Пылесос Karcher WD 3 P 16298800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E47F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Pr="00B65F66" w:rsidRDefault="0076593B" w:rsidP="007E47F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76593B" w:rsidTr="007E47F2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6593B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3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93B" w:rsidRDefault="0076593B" w:rsidP="0076593B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Станок заточный. Мощность двигателя 235 Вт, напряжение 220 В, размер заточного круга 145 мм, посадочный диаметр 22,2 мм, частота вращения шлифовального круга 3000 об/мин, толщина круга 4,5 мм. Комплектация: станок; абразивный диск - 2 шт. (для заточки цепей с шагом 0.404" толщина диска 4.5 мм; для заточки прочих цепей толщина диска 3.2 мм).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E47F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Pr="00B65F66" w:rsidRDefault="0076593B" w:rsidP="007E47F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7,000</w:t>
            </w:r>
          </w:p>
        </w:tc>
      </w:tr>
      <w:tr w:rsidR="0076593B" w:rsidTr="007E47F2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6593B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3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93B" w:rsidRDefault="0076593B" w:rsidP="0076593B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Станок распиловочный. Промышленный станок для обработки древесины с целью постоянного ремонта деревянной тары и упаковок из дерева, а также заготовки деревянных проложек по ТМЦ. Мощность двигателя 1800 Вт, скорость без нагрузки, об./мин 4500, диаметр диска 254 мм, установочное отверстие 30 мм 30, размер стола с выдвижными частями (вправо) 511 мм, максимальная глубина резания при 45°- 55 мм, максимальная глубина резания при 90°- 80 мм. Материал обработки дерево.  Вес, кг 17,8. Пильный диск 48 ТСТ зубьев. Поставляется в упаковке.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E47F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Pr="00B65F66" w:rsidRDefault="0076593B" w:rsidP="007E47F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76593B" w:rsidTr="007E47F2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6593B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3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93B" w:rsidRDefault="0076593B" w:rsidP="0076593B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Фен строительный Интерскол ФЭ-2000Э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Default="0076593B" w:rsidP="007E47F2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93B" w:rsidRPr="00B65F66" w:rsidRDefault="0076593B" w:rsidP="007E47F2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6,000</w:t>
            </w:r>
          </w:p>
        </w:tc>
      </w:tr>
    </w:tbl>
    <w:p w:rsidR="00640D43" w:rsidRDefault="00640D43" w:rsidP="003205DB">
      <w:pPr>
        <w:pStyle w:val="a5"/>
        <w:numPr>
          <w:ilvl w:val="0"/>
          <w:numId w:val="1"/>
        </w:numPr>
        <w:tabs>
          <w:tab w:val="left" w:pos="1134"/>
        </w:tabs>
        <w:spacing w:before="120" w:line="240" w:lineRule="auto"/>
        <w:ind w:left="0" w:firstLine="709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Начальная (максимальная) цена договора: </w:t>
      </w:r>
      <w:r w:rsidRPr="00BD56D2">
        <w:rPr>
          <w:sz w:val="24"/>
          <w:szCs w:val="24"/>
        </w:rPr>
        <w:fldChar w:fldCharType="begin"/>
      </w:r>
      <w:r w:rsidRPr="00BD56D2">
        <w:rPr>
          <w:sz w:val="24"/>
          <w:szCs w:val="24"/>
        </w:rPr>
        <w:instrText xml:space="preserve"> DOCVARIABLE  SummaVsego  \* MERGEFORMAT </w:instrText>
      </w:r>
      <w:r w:rsidRPr="00BD56D2">
        <w:rPr>
          <w:sz w:val="24"/>
          <w:szCs w:val="24"/>
        </w:rPr>
        <w:fldChar w:fldCharType="separate"/>
      </w:r>
      <w:r w:rsidR="0011657F">
        <w:rPr>
          <w:sz w:val="24"/>
          <w:szCs w:val="24"/>
        </w:rPr>
        <w:t>2 711 675,44</w:t>
      </w:r>
      <w:r w:rsidRPr="00BD56D2"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руб. с НДС,</w:t>
      </w:r>
      <w:r w:rsidR="0076593B">
        <w:rPr>
          <w:sz w:val="24"/>
          <w:szCs w:val="24"/>
        </w:rPr>
        <w:t xml:space="preserve"> </w:t>
      </w:r>
      <w:r>
        <w:rPr>
          <w:sz w:val="24"/>
          <w:szCs w:val="24"/>
        </w:rPr>
        <w:t>в т.ч.: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736"/>
        <w:gridCol w:w="3138"/>
        <w:gridCol w:w="3054"/>
      </w:tblGrid>
      <w:tr w:rsidR="00640D43" w:rsidTr="004728CD">
        <w:trPr>
          <w:cantSplit/>
          <w:tblHeader/>
        </w:trPr>
        <w:tc>
          <w:tcPr>
            <w:tcW w:w="2926" w:type="pct"/>
            <w:vAlign w:val="center"/>
          </w:tcPr>
          <w:p w:rsidR="00640D43" w:rsidRPr="00640D43" w:rsidRDefault="0011657F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филиал ПАО "МРСК Юга" - "Астраханьэнерго"</w:t>
            </w:r>
          </w:p>
        </w:tc>
        <w:tc>
          <w:tcPr>
            <w:tcW w:w="1051" w:type="pct"/>
            <w:vAlign w:val="center"/>
            <w:hideMark/>
          </w:tcPr>
          <w:p w:rsidR="00640D43" w:rsidRPr="00640D43" w:rsidRDefault="0011657F" w:rsidP="00795F33">
            <w:pPr>
              <w:spacing w:line="240" w:lineRule="auto"/>
              <w:ind w:firstLine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243 409,28</w:t>
            </w:r>
          </w:p>
        </w:tc>
        <w:tc>
          <w:tcPr>
            <w:tcW w:w="1023" w:type="pct"/>
            <w:vAlign w:val="center"/>
            <w:hideMark/>
          </w:tcPr>
          <w:p w:rsidR="00640D43" w:rsidRPr="00640D43" w:rsidRDefault="0011657F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руб. с НДС,</w:t>
            </w:r>
          </w:p>
        </w:tc>
      </w:tr>
      <w:tr w:rsidR="0011657F" w:rsidTr="004728CD">
        <w:trPr>
          <w:cantSplit/>
          <w:tblHeader/>
        </w:trPr>
        <w:tc>
          <w:tcPr>
            <w:tcW w:w="2926" w:type="pct"/>
            <w:vAlign w:val="center"/>
          </w:tcPr>
          <w:p w:rsidR="0011657F" w:rsidRDefault="0011657F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филиал ПАО "МРСК Юга" - "Волгоградэнерго"</w:t>
            </w:r>
          </w:p>
        </w:tc>
        <w:tc>
          <w:tcPr>
            <w:tcW w:w="1051" w:type="pct"/>
            <w:vAlign w:val="center"/>
          </w:tcPr>
          <w:p w:rsidR="0011657F" w:rsidRDefault="0011657F" w:rsidP="00795F33">
            <w:pPr>
              <w:spacing w:line="240" w:lineRule="auto"/>
              <w:ind w:firstLine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537 450,39</w:t>
            </w:r>
          </w:p>
        </w:tc>
        <w:tc>
          <w:tcPr>
            <w:tcW w:w="1023" w:type="pct"/>
            <w:vAlign w:val="center"/>
          </w:tcPr>
          <w:p w:rsidR="0011657F" w:rsidRDefault="0011657F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руб. с НДС,</w:t>
            </w:r>
          </w:p>
        </w:tc>
      </w:tr>
      <w:tr w:rsidR="0011657F" w:rsidTr="004728CD">
        <w:trPr>
          <w:cantSplit/>
          <w:tblHeader/>
        </w:trPr>
        <w:tc>
          <w:tcPr>
            <w:tcW w:w="2926" w:type="pct"/>
            <w:vAlign w:val="center"/>
          </w:tcPr>
          <w:p w:rsidR="0011657F" w:rsidRDefault="0011657F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филиал ПАО "МРСК Юга" - "Калмэнерго"</w:t>
            </w:r>
          </w:p>
        </w:tc>
        <w:tc>
          <w:tcPr>
            <w:tcW w:w="1051" w:type="pct"/>
            <w:vAlign w:val="center"/>
          </w:tcPr>
          <w:p w:rsidR="0011657F" w:rsidRDefault="0011657F" w:rsidP="00795F33">
            <w:pPr>
              <w:spacing w:line="240" w:lineRule="auto"/>
              <w:ind w:firstLine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115 823,79</w:t>
            </w:r>
          </w:p>
        </w:tc>
        <w:tc>
          <w:tcPr>
            <w:tcW w:w="1023" w:type="pct"/>
            <w:vAlign w:val="center"/>
          </w:tcPr>
          <w:p w:rsidR="0011657F" w:rsidRDefault="0011657F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руб. с НДС,</w:t>
            </w:r>
          </w:p>
        </w:tc>
      </w:tr>
      <w:tr w:rsidR="0011657F" w:rsidTr="004728CD">
        <w:trPr>
          <w:cantSplit/>
          <w:tblHeader/>
        </w:trPr>
        <w:tc>
          <w:tcPr>
            <w:tcW w:w="2926" w:type="pct"/>
            <w:vAlign w:val="center"/>
          </w:tcPr>
          <w:p w:rsidR="0011657F" w:rsidRDefault="0011657F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филиал ПАО "МРСК Юга" - "Ростовэнерго"</w:t>
            </w:r>
          </w:p>
        </w:tc>
        <w:tc>
          <w:tcPr>
            <w:tcW w:w="1051" w:type="pct"/>
            <w:vAlign w:val="center"/>
          </w:tcPr>
          <w:p w:rsidR="0011657F" w:rsidRDefault="0011657F" w:rsidP="00795F33">
            <w:pPr>
              <w:spacing w:line="240" w:lineRule="auto"/>
              <w:ind w:firstLine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1 814 991,98</w:t>
            </w:r>
          </w:p>
        </w:tc>
        <w:tc>
          <w:tcPr>
            <w:tcW w:w="1023" w:type="pct"/>
            <w:vAlign w:val="center"/>
          </w:tcPr>
          <w:p w:rsidR="0011657F" w:rsidRDefault="0011657F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руб. с НДС,</w:t>
            </w:r>
          </w:p>
        </w:tc>
      </w:tr>
    </w:tbl>
    <w:p w:rsidR="007B2365" w:rsidRDefault="007B2365" w:rsidP="008779C0">
      <w:pPr>
        <w:pStyle w:val="a5"/>
        <w:numPr>
          <w:ilvl w:val="0"/>
          <w:numId w:val="1"/>
        </w:numPr>
        <w:tabs>
          <w:tab w:val="left" w:pos="1134"/>
        </w:tabs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Общие требования.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Продукция должна соответствовать требованиям Положения ПАО «Россети» о единой технической политике в электросетевом комплексе.</w:t>
      </w:r>
    </w:p>
    <w:p w:rsidR="007B2365" w:rsidRPr="007B2365" w:rsidRDefault="007B2365" w:rsidP="007B2365">
      <w:pPr>
        <w:numPr>
          <w:ilvl w:val="1"/>
          <w:numId w:val="1"/>
        </w:numPr>
        <w:tabs>
          <w:tab w:val="left" w:pos="1418"/>
        </w:tabs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Участник должен принять во внимание, что ссылки на конкретный тип продукции производителя, носят лишь рекомендательный, а не обязательный характер и указывают на требуемые технические характеристики продукции. Участник может предложить в своей Заявке эквивалент заказываемой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Техническом задании, в случаях, если замены прямо не запрещены в спецификации и требованиях к закупаемой продукции.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lastRenderedPageBreak/>
        <w:t>Срок изготовления продукции должен быть не более года от момента поставки. Продукция должна быть новой, ранее не использованной, являться серийной моделью, отражающей все последние модификации и не снятой с производства производителем на момент поставки.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У Участника должен отсутствовать негативный опыт работы с ПАО «МРСК Юга» (отсутствие судебных решений, а также отсутствие писем и претензий, направленных в адрес Участника о неисполнении обязательств по ранее заключенным договорам с ПАО «МРСК Юга»).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При экспертизе конкурсных заявок (подведении итогов конкурсной процедуры) Конкурсной комиссией рассматриваются предложения участников только при полном объеме требований к самой конкурсной заявке.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Договоры по итогам торгово-закупочной процедуры заключаются между филиалами Заказчика и Победителем на основании Протокола о выборе Победителя в срок не более 20 рабочих дней со дня принятия Заказчиком решения о заключении такого договора, за исключением случаев, когда действия (бездействие) Заказчика при осуществлении закупки обжалуются в антимонопольном органе либо в судебном порядке. В указанных случаях договор должен быть заключен в течение 20 рабочих дней со дня вступления в силу решения антимонопольного органа или судебного акта, предусматривающего заключение договора.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Необходимость применения преференциальных поправок при проведении закупочной процедуры согласно данному техническому заданию отсутствует.</w:t>
      </w:r>
    </w:p>
    <w:p w:rsidR="007B2365" w:rsidRPr="007B2365" w:rsidRDefault="007B2365" w:rsidP="007B2365">
      <w:pPr>
        <w:numPr>
          <w:ilvl w:val="0"/>
          <w:numId w:val="1"/>
        </w:numPr>
        <w:spacing w:before="120" w:after="120"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Комплектность запасных частей, расходных материалов и принадлежностей. Состав технической и эксплуатационной документации.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По всем типам продукции Поставщик должен иметь полный комплект технической и эксплуатационной документации на русском языке, подготовленной в соответствии с ГОСТ по монтажу, наладке, пуску, сдаче в эксплуатацию, обеспечению правильной и безопасной эксплуатации поставляемой продукции оборудования (подтверждается письмом Участника).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Обязательным условием является предоставление в составе конкурсной документации:</w:t>
      </w:r>
    </w:p>
    <w:p w:rsidR="007B2365" w:rsidRPr="007B2365" w:rsidRDefault="007B2365" w:rsidP="007B2365">
      <w:pPr>
        <w:numPr>
          <w:ilvl w:val="2"/>
          <w:numId w:val="3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Копии документов, подтверждающих дилерские (торговые) полномочия завода – изготовителя товара (дилерские сертификаты, дилерские договоры, соглашения), выданные заводом – изготовителем или официальным представителем (дистрибьютором) завода-изготовителя (указанные документы предоставляются в случае, если Участник не является заводом – изготовителем) или письмо, подтверждающее полномочия участника на реализацию товаров, относящихся к предмету закупки, выданные претенденту, не являющемуся изготовителем товара либо дилером. Письмо должно содержать: наименование претендента, через которого предполагается осуществить поставку, объем поставки (с указанием наименования и количества товара), срок поставки товара, оригинальную печать изготовителя и подпись уполномоченного лица с расшифровкой фамилии, и должности, номер телефона;</w:t>
      </w:r>
    </w:p>
    <w:p w:rsidR="007B2365" w:rsidRPr="007B2365" w:rsidRDefault="007B2365" w:rsidP="007B2365">
      <w:pPr>
        <w:numPr>
          <w:ilvl w:val="2"/>
          <w:numId w:val="3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Российские сертификаты (декларации) соответствия требованиям ГОСТ Р (ГОСТ или ТУ, с приложением данных ТУ) и безопасности;</w:t>
      </w:r>
    </w:p>
    <w:p w:rsidR="007B2365" w:rsidRPr="007B2365" w:rsidRDefault="007B2365" w:rsidP="007B2365">
      <w:pPr>
        <w:numPr>
          <w:ilvl w:val="2"/>
          <w:numId w:val="3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Полные характеристики предлагаемого оборудования (схемы, чертежи, паспорта, опросные листы и т.д.).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Продукция, подлежащая обязательной сертификации, должна иметь сертификаты соответствия в соответствии с ФЗ от 27 декабря 2002 года № 184-ФЗ «О техническом регулировании». Копия данных документов предоставляется вместе с конкурсной документацией.</w:t>
      </w:r>
    </w:p>
    <w:p w:rsidR="007B2365" w:rsidRPr="007B2365" w:rsidRDefault="007B2365" w:rsidP="007B2365">
      <w:pPr>
        <w:numPr>
          <w:ilvl w:val="0"/>
          <w:numId w:val="3"/>
        </w:numPr>
        <w:spacing w:before="120" w:after="120"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Упаковка, транспортирование, условия и сроки хранения.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lastRenderedPageBreak/>
        <w:t>Упаковка, маркировка, временная антикоррозионная защита, транспортирование,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её изготовителя.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Поставляемая продукция должна быть упакована соответственно данному виду продукции, нормам фасовки (объём, схема, целостность упаковки и т.д.), с соблюдением требований ГОСТ, принятым заводом изготовителем.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Способ укладки и транспортировки продукции должен предотвратить её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Порядок отгрузки, специальные требования к таре и упаковке определяются в соответствии с проектом договора в составе конкурсной документации.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Транспортные расходы включены в стоимость продукции.</w:t>
      </w:r>
    </w:p>
    <w:p w:rsidR="007B2365" w:rsidRPr="007B2365" w:rsidRDefault="007B2365" w:rsidP="007B2365">
      <w:pPr>
        <w:numPr>
          <w:ilvl w:val="0"/>
          <w:numId w:val="4"/>
        </w:numPr>
        <w:spacing w:before="120" w:after="120"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Требования к надежности продукции.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установленного заводом изготовителем.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Продукция по качеству должна соответствовать требованиям ГОСТ и ТУ, иметь сертификаты соответствия качества завода-изготовителя, сертификаты соответствия Госстандарта России, санитарно-эпидемиологические заключения, пожарные сертификаты, если продукция подлежит сертификации, паспорта на каждую партию продукции.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Климатическое исполнение в соответствии с Межгосударственным Стандартом ГОСТ 15150-69 (Машины, приборы и другие технические изделия). Исполнение для различных климатических районов. Категория, условия эксплуатации, хранения и транспортирования в части воздействия климатических факторов внешней среды.</w:t>
      </w:r>
    </w:p>
    <w:p w:rsidR="007B2365" w:rsidRPr="007B2365" w:rsidRDefault="007B2365" w:rsidP="007B2365">
      <w:pPr>
        <w:numPr>
          <w:ilvl w:val="0"/>
          <w:numId w:val="4"/>
        </w:numPr>
        <w:spacing w:before="120" w:after="120"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Гарантийные обязательства.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Гарантийный срок эксплуатации не менее установленного заводом изготовителем.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Поставщик должен за свой счет и в сроки, согласованные с Заказчиком, устранять любые дефекты в поставляемой продукции, выявленные в течение гарантийного срока.</w:t>
      </w:r>
    </w:p>
    <w:p w:rsidR="007B2365" w:rsidRPr="007B2365" w:rsidRDefault="007B2365" w:rsidP="007B2365">
      <w:pPr>
        <w:pStyle w:val="a5"/>
        <w:numPr>
          <w:ilvl w:val="0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Сроки поставки.</w:t>
      </w:r>
    </w:p>
    <w:p w:rsidR="007B2365" w:rsidRP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Поставка продукции, входящей в предмет Договора, осуществляется по графику на основании поданных заявок Заказчика.</w:t>
      </w:r>
    </w:p>
    <w:p w:rsidR="007B2365" w:rsidRP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Период и адреса поставки в соответствии с приложением №3 к заявке на проведение регламентированных процедур закупки материалов и оборудования.</w:t>
      </w:r>
    </w:p>
    <w:p w:rsid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 xml:space="preserve">Период действия договора поставки – с момента заключения и по </w:t>
      </w:r>
      <w:r w:rsidR="00EF14B4">
        <w:rPr>
          <w:sz w:val="24"/>
          <w:szCs w:val="24"/>
        </w:rPr>
        <w:t>декабрь 201</w:t>
      </w:r>
      <w:r w:rsidR="00FD5A71">
        <w:rPr>
          <w:sz w:val="24"/>
          <w:szCs w:val="24"/>
        </w:rPr>
        <w:t>8</w:t>
      </w:r>
      <w:r w:rsidR="00EF14B4">
        <w:rPr>
          <w:sz w:val="24"/>
          <w:szCs w:val="24"/>
        </w:rPr>
        <w:t xml:space="preserve"> года</w:t>
      </w:r>
      <w:r w:rsidRPr="007B2365">
        <w:rPr>
          <w:sz w:val="24"/>
          <w:szCs w:val="24"/>
        </w:rPr>
        <w:t xml:space="preserve"> в части подачи Заявок и до полного исполнения своих обязательств Сторонами в части поставки и оплаты Товара.</w:t>
      </w:r>
    </w:p>
    <w:p w:rsidR="007B2365" w:rsidRPr="007B2365" w:rsidRDefault="007B2365" w:rsidP="007B2365">
      <w:pPr>
        <w:pStyle w:val="a5"/>
        <w:numPr>
          <w:ilvl w:val="0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Сроки оплаты.</w:t>
      </w:r>
    </w:p>
    <w:p w:rsid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Условия оплаты: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DOCVARIABLE  </w:instrText>
      </w:r>
      <w:r w:rsidRPr="007B2365">
        <w:rPr>
          <w:sz w:val="24"/>
          <w:szCs w:val="24"/>
        </w:rPr>
        <w:instrText>УсловияОплаты</w:instrText>
      </w:r>
      <w:r>
        <w:rPr>
          <w:sz w:val="24"/>
          <w:szCs w:val="24"/>
        </w:rPr>
        <w:instrText xml:space="preserve">  \* MERGEFORMAT </w:instrText>
      </w:r>
      <w:r>
        <w:rPr>
          <w:sz w:val="24"/>
          <w:szCs w:val="24"/>
        </w:rPr>
        <w:fldChar w:fldCharType="separate"/>
      </w:r>
      <w:r w:rsidR="0011657F">
        <w:rPr>
          <w:sz w:val="24"/>
          <w:szCs w:val="24"/>
        </w:rPr>
        <w:t>в течение 30 дней с момента поставки в полном объеме, указанном в заявке на поставку продукции</w:t>
      </w:r>
      <w:r>
        <w:rPr>
          <w:sz w:val="24"/>
          <w:szCs w:val="24"/>
        </w:rPr>
        <w:fldChar w:fldCharType="end"/>
      </w:r>
    </w:p>
    <w:p w:rsidR="007B2365" w:rsidRPr="007B2365" w:rsidRDefault="007B2365" w:rsidP="007B2365">
      <w:pPr>
        <w:pStyle w:val="a5"/>
        <w:numPr>
          <w:ilvl w:val="0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Правила приемки продукции.</w:t>
      </w:r>
    </w:p>
    <w:p w:rsidR="007B2365" w:rsidRP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 xml:space="preserve">Приемка продукции Покупателем по количеству и качеству производится в соответствии с «Инструкцией о порядке приемки продукции производственно-технического назначения и товаров народного потребления по качеству», утвержденной постановлением </w:t>
      </w:r>
      <w:r w:rsidRPr="007B2365">
        <w:rPr>
          <w:sz w:val="24"/>
          <w:szCs w:val="24"/>
        </w:rPr>
        <w:lastRenderedPageBreak/>
        <w:t>Госарбитража при Совете Министров СССР от 25.04.1966 г. № П-7 (с изменениями и дополнениями) и «Инструкцией о порядке приемки продукции производственно-технического назначения и товаров народного потребления по количеству» от 15.07.1965 г. № П-6, утвержденной постановлением Госарбитража при Совете Министров СССР (с изменениями и дополнениями) в части, не противоречащей условиям договора.</w:t>
      </w:r>
    </w:p>
    <w:p w:rsidR="007B2365" w:rsidRP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779C0" w:rsidRPr="00D23836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8779C0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8779C0" w:rsidRDefault="008779C0" w:rsidP="00C5619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  <w:gridCol w:w="2268"/>
        <w:gridCol w:w="2517"/>
      </w:tblGrid>
      <w:tr w:rsidR="008779C0" w:rsidRPr="00C76DF8" w:rsidTr="003205DB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79C0" w:rsidRPr="00D01E3A" w:rsidRDefault="003205DB" w:rsidP="00E3358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департамента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логистики и материально-технического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обеспечения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79C0" w:rsidRPr="00C76DF8" w:rsidRDefault="008779C0" w:rsidP="00D742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79C0" w:rsidRPr="00C76DF8" w:rsidRDefault="003205DB" w:rsidP="00C56199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Д.В. Соболев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</w:tc>
      </w:tr>
    </w:tbl>
    <w:p w:rsidR="007E47F2" w:rsidRDefault="007E47F2" w:rsidP="006D51B5">
      <w:pPr>
        <w:rPr>
          <w:sz w:val="24"/>
          <w:szCs w:val="24"/>
        </w:rPr>
      </w:pPr>
      <w:bookmarkStart w:id="0" w:name="OLE_LINK1"/>
    </w:p>
    <w:p w:rsidR="007E47F2" w:rsidRDefault="007E47F2">
      <w:pPr>
        <w:spacing w:after="200" w:line="276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8779C0" w:rsidRDefault="008779C0" w:rsidP="008779C0">
      <w:pPr>
        <w:spacing w:line="240" w:lineRule="auto"/>
        <w:ind w:left="11482" w:firstLine="0"/>
        <w:rPr>
          <w:sz w:val="20"/>
        </w:rPr>
      </w:pPr>
      <w:bookmarkStart w:id="1" w:name="_GoBack"/>
      <w:bookmarkEnd w:id="1"/>
    </w:p>
    <w:p w:rsidR="003D4E84" w:rsidRDefault="003D4E84" w:rsidP="003D4E84">
      <w:pPr>
        <w:spacing w:line="240" w:lineRule="auto"/>
        <w:ind w:left="11482" w:firstLine="0"/>
        <w:rPr>
          <w:sz w:val="20"/>
        </w:rPr>
      </w:pPr>
      <w:r w:rsidRPr="00F01CED">
        <w:rPr>
          <w:sz w:val="20"/>
        </w:rPr>
        <w:t>Приложение №</w:t>
      </w:r>
      <w:r>
        <w:rPr>
          <w:sz w:val="20"/>
        </w:rPr>
        <w:t>3</w:t>
      </w:r>
    </w:p>
    <w:p w:rsidR="003D4E84" w:rsidRDefault="003D4E84" w:rsidP="003D4E84">
      <w:pPr>
        <w:spacing w:line="240" w:lineRule="auto"/>
        <w:ind w:left="11482" w:firstLine="0"/>
        <w:rPr>
          <w:sz w:val="20"/>
        </w:rPr>
      </w:pPr>
      <w:r>
        <w:rPr>
          <w:sz w:val="20"/>
        </w:rPr>
        <w:t xml:space="preserve">к заявке </w:t>
      </w:r>
      <w:r w:rsidRPr="00F01CED">
        <w:rPr>
          <w:sz w:val="20"/>
        </w:rPr>
        <w:t>на проведение</w:t>
      </w:r>
    </w:p>
    <w:p w:rsidR="003D4E84" w:rsidRDefault="003D4E84" w:rsidP="003D4E84">
      <w:pPr>
        <w:spacing w:line="240" w:lineRule="auto"/>
        <w:ind w:left="11482" w:firstLine="0"/>
        <w:rPr>
          <w:sz w:val="20"/>
        </w:rPr>
      </w:pPr>
      <w:r w:rsidRPr="00F01CED">
        <w:rPr>
          <w:sz w:val="20"/>
        </w:rPr>
        <w:t>регламентированных процедур</w:t>
      </w:r>
    </w:p>
    <w:p w:rsidR="003D4E84" w:rsidRDefault="003D4E84" w:rsidP="003D4E84">
      <w:pPr>
        <w:spacing w:line="240" w:lineRule="auto"/>
        <w:ind w:left="11482" w:firstLine="0"/>
        <w:rPr>
          <w:sz w:val="20"/>
        </w:rPr>
      </w:pPr>
      <w:r w:rsidRPr="00F01CED">
        <w:rPr>
          <w:sz w:val="20"/>
        </w:rPr>
        <w:t>за</w:t>
      </w:r>
      <w:r>
        <w:rPr>
          <w:sz w:val="20"/>
        </w:rPr>
        <w:t>купки материалов и оборудования</w:t>
      </w:r>
    </w:p>
    <w:p w:rsidR="008779C0" w:rsidRPr="00396193" w:rsidRDefault="003D4E84" w:rsidP="00610F59">
      <w:pPr>
        <w:spacing w:after="240" w:line="240" w:lineRule="auto"/>
        <w:ind w:firstLine="540"/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</w:rPr>
        <w:br/>
      </w:r>
      <w:r w:rsidR="008779C0" w:rsidRPr="00396193">
        <w:rPr>
          <w:b/>
          <w:color w:val="000000"/>
          <w:szCs w:val="28"/>
        </w:rPr>
        <w:t>График поставки продукции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6"/>
        <w:gridCol w:w="6774"/>
        <w:gridCol w:w="651"/>
        <w:gridCol w:w="923"/>
        <w:gridCol w:w="3362"/>
        <w:gridCol w:w="2592"/>
      </w:tblGrid>
      <w:tr w:rsidR="007E47F2" w:rsidRPr="00396193" w:rsidTr="007E47F2">
        <w:trPr>
          <w:trHeight w:val="630"/>
        </w:trPr>
        <w:tc>
          <w:tcPr>
            <w:tcW w:w="210" w:type="pct"/>
            <w:shd w:val="clear" w:color="auto" w:fill="auto"/>
            <w:vAlign w:val="center"/>
          </w:tcPr>
          <w:p w:rsidR="008779C0" w:rsidRPr="008F2255" w:rsidRDefault="008779C0" w:rsidP="007E47F2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8F2255">
              <w:rPr>
                <w:b/>
                <w:sz w:val="24"/>
                <w:szCs w:val="24"/>
              </w:rPr>
              <w:t xml:space="preserve">№ </w:t>
            </w:r>
            <w:r w:rsidR="0081261D">
              <w:rPr>
                <w:b/>
                <w:sz w:val="24"/>
                <w:szCs w:val="24"/>
              </w:rPr>
              <w:br/>
            </w:r>
            <w:r w:rsidRPr="008F2255">
              <w:rPr>
                <w:b/>
                <w:sz w:val="24"/>
                <w:szCs w:val="24"/>
              </w:rPr>
              <w:t>п</w:t>
            </w:r>
            <w:r w:rsidR="007E47F2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2269" w:type="pct"/>
            <w:shd w:val="clear" w:color="auto" w:fill="auto"/>
            <w:vAlign w:val="center"/>
          </w:tcPr>
          <w:p w:rsidR="008779C0" w:rsidRPr="008F2255" w:rsidRDefault="008779C0" w:rsidP="0076593B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8F2255">
              <w:rPr>
                <w:b/>
                <w:sz w:val="24"/>
                <w:szCs w:val="24"/>
              </w:rPr>
              <w:t xml:space="preserve">Наименование </w:t>
            </w:r>
            <w:r>
              <w:rPr>
                <w:b/>
                <w:sz w:val="24"/>
                <w:szCs w:val="24"/>
              </w:rPr>
              <w:t>продукции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81261D" w:rsidRPr="008F2255" w:rsidRDefault="007E47F2" w:rsidP="0081261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ЕИ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8779C0" w:rsidRPr="008F2255" w:rsidRDefault="008779C0" w:rsidP="007E47F2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8F2255">
              <w:rPr>
                <w:b/>
                <w:sz w:val="24"/>
                <w:szCs w:val="24"/>
              </w:rPr>
              <w:t>Кол</w:t>
            </w:r>
            <w:r w:rsidR="007E47F2">
              <w:rPr>
                <w:b/>
                <w:sz w:val="24"/>
                <w:szCs w:val="24"/>
              </w:rPr>
              <w:t>-</w:t>
            </w:r>
            <w:r w:rsidR="003D4E84">
              <w:rPr>
                <w:b/>
                <w:sz w:val="24"/>
                <w:szCs w:val="24"/>
              </w:rPr>
              <w:t>во</w:t>
            </w:r>
          </w:p>
        </w:tc>
        <w:tc>
          <w:tcPr>
            <w:tcW w:w="1126" w:type="pct"/>
            <w:shd w:val="clear" w:color="auto" w:fill="auto"/>
            <w:vAlign w:val="center"/>
          </w:tcPr>
          <w:p w:rsidR="008779C0" w:rsidRPr="00396193" w:rsidRDefault="008779C0" w:rsidP="0076593B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396193">
              <w:rPr>
                <w:b/>
                <w:sz w:val="24"/>
                <w:szCs w:val="24"/>
              </w:rPr>
              <w:t>Адрес доставки</w:t>
            </w:r>
          </w:p>
        </w:tc>
        <w:tc>
          <w:tcPr>
            <w:tcW w:w="868" w:type="pct"/>
            <w:shd w:val="clear" w:color="auto" w:fill="auto"/>
            <w:vAlign w:val="center"/>
          </w:tcPr>
          <w:p w:rsidR="008779C0" w:rsidRPr="00396193" w:rsidRDefault="008779C0" w:rsidP="0076593B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396193">
              <w:rPr>
                <w:b/>
                <w:sz w:val="24"/>
                <w:szCs w:val="24"/>
              </w:rPr>
              <w:t>Срок поставки</w:t>
            </w:r>
          </w:p>
        </w:tc>
      </w:tr>
      <w:tr w:rsidR="0011657F" w:rsidRPr="00396193" w:rsidTr="007E47F2">
        <w:trPr>
          <w:trHeight w:val="300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11657F" w:rsidRPr="00396193" w:rsidRDefault="0011657F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Филиал ПАО "МРСК Юга" - "Астраханьэнерго"</w:t>
            </w:r>
          </w:p>
        </w:tc>
      </w:tr>
      <w:tr w:rsidR="007E47F2" w:rsidRPr="00396193" w:rsidTr="007E47F2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269" w:type="pct"/>
            <w:shd w:val="clear" w:color="auto" w:fill="auto"/>
            <w:vAlign w:val="center"/>
          </w:tcPr>
          <w:p w:rsidR="007E47F2" w:rsidRPr="00396193" w:rsidRDefault="007E47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Дрель сверлильная Rebir IE-1305-16/1300R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26" w:type="pct"/>
            <w:vMerge w:val="restar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АЭ АУ Центральный склад №5, 416474, Астраханская, Астрахань, Шоссе Энергетиков, дом № 1</w:t>
            </w:r>
          </w:p>
        </w:tc>
        <w:tc>
          <w:tcPr>
            <w:tcW w:w="868" w:type="pct"/>
            <w:vMerge w:val="restar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заявки Поставщиком</w:t>
            </w:r>
          </w:p>
        </w:tc>
      </w:tr>
      <w:tr w:rsidR="007E47F2" w:rsidRPr="00396193" w:rsidTr="007E47F2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269" w:type="pct"/>
            <w:shd w:val="clear" w:color="auto" w:fill="auto"/>
            <w:vAlign w:val="center"/>
          </w:tcPr>
          <w:p w:rsidR="007E47F2" w:rsidRPr="00396193" w:rsidRDefault="007E47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Дрель ударная Интерскол ДУ-13/780ЭР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26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8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E47F2" w:rsidRPr="00396193" w:rsidTr="007E47F2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269" w:type="pct"/>
            <w:shd w:val="clear" w:color="auto" w:fill="auto"/>
            <w:vAlign w:val="center"/>
          </w:tcPr>
          <w:p w:rsidR="007E47F2" w:rsidRPr="00396193" w:rsidRDefault="007E47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Дрель-шуруповерт аккумуляторная Bosch GSR 12-2 Professional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26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8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E47F2" w:rsidRPr="00396193" w:rsidTr="007E47F2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269" w:type="pct"/>
            <w:shd w:val="clear" w:color="auto" w:fill="auto"/>
            <w:vAlign w:val="center"/>
          </w:tcPr>
          <w:p w:rsidR="007E47F2" w:rsidRPr="00396193" w:rsidRDefault="007E47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Дрель-шуруповерт аккумуляторная Patriot BR141Li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26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8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E47F2" w:rsidRPr="00396193" w:rsidTr="007E47F2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269" w:type="pct"/>
            <w:shd w:val="clear" w:color="auto" w:fill="auto"/>
            <w:vAlign w:val="center"/>
          </w:tcPr>
          <w:p w:rsidR="007E47F2" w:rsidRPr="00396193" w:rsidRDefault="007E47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Дрель-шуруповерт аккумуляторная Интерскол ДА-18ЭР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126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8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E47F2" w:rsidRPr="00396193" w:rsidTr="007E47F2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269" w:type="pct"/>
            <w:shd w:val="clear" w:color="auto" w:fill="auto"/>
            <w:vAlign w:val="center"/>
          </w:tcPr>
          <w:p w:rsidR="007E47F2" w:rsidRPr="00396193" w:rsidRDefault="007E47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Машина углошлифовальная Bosch GWS 22-230 H Professional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26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8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E47F2" w:rsidRPr="00396193" w:rsidTr="007E47F2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269" w:type="pct"/>
            <w:shd w:val="clear" w:color="auto" w:fill="auto"/>
            <w:vAlign w:val="center"/>
          </w:tcPr>
          <w:p w:rsidR="007E47F2" w:rsidRPr="00396193" w:rsidRDefault="007E47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Минимойка Karcher K5 Premium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8,000</w:t>
            </w:r>
          </w:p>
        </w:tc>
        <w:tc>
          <w:tcPr>
            <w:tcW w:w="1126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8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E47F2" w:rsidRPr="00396193" w:rsidTr="007E47F2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269" w:type="pct"/>
            <w:shd w:val="clear" w:color="auto" w:fill="auto"/>
            <w:vAlign w:val="center"/>
          </w:tcPr>
          <w:p w:rsidR="007E47F2" w:rsidRPr="00396193" w:rsidRDefault="007E47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Перфоратор Makita HR2450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26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8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E47F2" w:rsidRPr="00396193" w:rsidTr="007E47F2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269" w:type="pct"/>
            <w:shd w:val="clear" w:color="auto" w:fill="auto"/>
            <w:vAlign w:val="center"/>
          </w:tcPr>
          <w:p w:rsidR="007E47F2" w:rsidRPr="00396193" w:rsidRDefault="007E47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Перфоратор Интерскол П-24/650ЭР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26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8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1657F" w:rsidRPr="00396193" w:rsidTr="007E47F2">
        <w:trPr>
          <w:trHeight w:val="300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11657F" w:rsidRPr="00396193" w:rsidRDefault="0011657F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Филиал ПАО "МРСК Юга" - "Волгоградэнерго"</w:t>
            </w:r>
          </w:p>
        </w:tc>
      </w:tr>
      <w:tr w:rsidR="007E47F2" w:rsidRPr="00396193" w:rsidTr="007E47F2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269" w:type="pct"/>
            <w:shd w:val="clear" w:color="auto" w:fill="auto"/>
            <w:vAlign w:val="center"/>
          </w:tcPr>
          <w:p w:rsidR="007E47F2" w:rsidRPr="00396193" w:rsidRDefault="007E47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Диск заточной 145х3,2х22,2 мм Champion С2001 PRO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126" w:type="pct"/>
            <w:vMerge w:val="restar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ВЭ АУ Ремонт и эксплуатация №1, 400057, Волгоградская, Волгоград, Химзаводская, дом № 4</w:t>
            </w:r>
          </w:p>
        </w:tc>
        <w:tc>
          <w:tcPr>
            <w:tcW w:w="868" w:type="pct"/>
            <w:vMerge w:val="restar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заявки Поставщиком</w:t>
            </w:r>
          </w:p>
        </w:tc>
      </w:tr>
      <w:tr w:rsidR="007E47F2" w:rsidRPr="00396193" w:rsidTr="007E47F2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269" w:type="pct"/>
            <w:shd w:val="clear" w:color="auto" w:fill="auto"/>
            <w:vAlign w:val="center"/>
          </w:tcPr>
          <w:p w:rsidR="007E47F2" w:rsidRPr="00396193" w:rsidRDefault="007E47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Дрель безударная Интерскол Д-11/540Т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26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8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E47F2" w:rsidRPr="00396193" w:rsidTr="007E47F2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269" w:type="pct"/>
            <w:shd w:val="clear" w:color="auto" w:fill="auto"/>
            <w:vAlign w:val="center"/>
          </w:tcPr>
          <w:p w:rsidR="007E47F2" w:rsidRPr="00396193" w:rsidRDefault="007E47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Дрель ударная Makita HP1620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6,000</w:t>
            </w:r>
          </w:p>
        </w:tc>
        <w:tc>
          <w:tcPr>
            <w:tcW w:w="1126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8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E47F2" w:rsidRPr="00396193" w:rsidTr="007E47F2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269" w:type="pct"/>
            <w:shd w:val="clear" w:color="auto" w:fill="auto"/>
            <w:vAlign w:val="center"/>
          </w:tcPr>
          <w:p w:rsidR="007E47F2" w:rsidRPr="00396193" w:rsidRDefault="007E47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Дрель ударная Интерскол ДУ-13/810ЭР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26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8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E47F2" w:rsidRPr="00396193" w:rsidTr="007E47F2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269" w:type="pct"/>
            <w:shd w:val="clear" w:color="auto" w:fill="auto"/>
            <w:vAlign w:val="center"/>
          </w:tcPr>
          <w:p w:rsidR="007E47F2" w:rsidRPr="00396193" w:rsidRDefault="007E47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Дрель-шуруповерт аккумуляторная Bosch GSR 12-2 Professional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7,000</w:t>
            </w:r>
          </w:p>
        </w:tc>
        <w:tc>
          <w:tcPr>
            <w:tcW w:w="1126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8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E47F2" w:rsidRPr="00396193" w:rsidTr="007E47F2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269" w:type="pct"/>
            <w:shd w:val="clear" w:color="auto" w:fill="auto"/>
            <w:vAlign w:val="center"/>
          </w:tcPr>
          <w:p w:rsidR="007E47F2" w:rsidRPr="00396193" w:rsidRDefault="007E47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Дрель-шуруповерт аккумуляторная RedVerg RD-SD14L/2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26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8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E47F2" w:rsidRPr="00396193" w:rsidTr="007E47F2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269" w:type="pct"/>
            <w:shd w:val="clear" w:color="auto" w:fill="auto"/>
            <w:vAlign w:val="center"/>
          </w:tcPr>
          <w:p w:rsidR="007E47F2" w:rsidRPr="00396193" w:rsidRDefault="007E47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Дрель-шуруповерт аккумуляторная Интерскол ДА-12ЭР-01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26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8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E47F2" w:rsidRPr="00396193" w:rsidTr="007E47F2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269" w:type="pct"/>
            <w:shd w:val="clear" w:color="auto" w:fill="auto"/>
            <w:vAlign w:val="center"/>
          </w:tcPr>
          <w:p w:rsidR="007E47F2" w:rsidRPr="00396193" w:rsidRDefault="007E47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Дрель-шуруповерт аккумуляторная Интерскол ДА-13/18МЗ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26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8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E47F2" w:rsidRPr="00396193" w:rsidTr="007E47F2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269" w:type="pct"/>
            <w:shd w:val="clear" w:color="auto" w:fill="auto"/>
            <w:vAlign w:val="center"/>
          </w:tcPr>
          <w:p w:rsidR="007E47F2" w:rsidRPr="00396193" w:rsidRDefault="007E47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Дрель-шуруповерт аккумуляторная Интерскол ДА-18ЭР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26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8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E47F2" w:rsidRPr="00396193" w:rsidTr="007E47F2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269" w:type="pct"/>
            <w:shd w:val="clear" w:color="auto" w:fill="auto"/>
            <w:vAlign w:val="center"/>
          </w:tcPr>
          <w:p w:rsidR="007E47F2" w:rsidRPr="00396193" w:rsidRDefault="007E47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Краскопульт электрический PFS 65 Bosch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7,000</w:t>
            </w:r>
          </w:p>
        </w:tc>
        <w:tc>
          <w:tcPr>
            <w:tcW w:w="1126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8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E47F2" w:rsidRPr="00396193" w:rsidTr="007E47F2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2269" w:type="pct"/>
            <w:shd w:val="clear" w:color="auto" w:fill="auto"/>
            <w:vAlign w:val="center"/>
          </w:tcPr>
          <w:p w:rsidR="007E47F2" w:rsidRPr="00396193" w:rsidRDefault="007E47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Краскопульт электрический КЭ-27100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26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8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E47F2" w:rsidRPr="00396193" w:rsidTr="007E47F2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269" w:type="pct"/>
            <w:shd w:val="clear" w:color="auto" w:fill="auto"/>
            <w:vAlign w:val="center"/>
          </w:tcPr>
          <w:p w:rsidR="007E47F2" w:rsidRPr="0076593B" w:rsidRDefault="007E47F2" w:rsidP="00610F59">
            <w:pPr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Лобзик</w:t>
            </w:r>
            <w:r w:rsidRPr="0076593B">
              <w:rPr>
                <w:sz w:val="24"/>
                <w:szCs w:val="24"/>
                <w:lang w:val="en-US"/>
              </w:rPr>
              <w:t xml:space="preserve"> Bosch GST 150 BCE Professional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126" w:type="pct"/>
            <w:vMerge w:val="restar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ВЭ АУ Ремонт и эксплуатация №1, 400057, Волгоградская, Волгоград, Химзаводская, дом № 4</w:t>
            </w:r>
          </w:p>
        </w:tc>
        <w:tc>
          <w:tcPr>
            <w:tcW w:w="868" w:type="pct"/>
            <w:vMerge w:val="restar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заявки Поставщиком</w:t>
            </w:r>
          </w:p>
        </w:tc>
      </w:tr>
      <w:tr w:rsidR="007E47F2" w:rsidRPr="00396193" w:rsidTr="007E47F2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269" w:type="pct"/>
            <w:shd w:val="clear" w:color="auto" w:fill="auto"/>
            <w:vAlign w:val="center"/>
          </w:tcPr>
          <w:p w:rsidR="007E47F2" w:rsidRPr="00396193" w:rsidRDefault="007E47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Лобзик Makita 4327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26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8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E47F2" w:rsidRPr="00396193" w:rsidTr="007E47F2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269" w:type="pct"/>
            <w:shd w:val="clear" w:color="auto" w:fill="auto"/>
            <w:vAlign w:val="center"/>
          </w:tcPr>
          <w:p w:rsidR="007E47F2" w:rsidRPr="00396193" w:rsidRDefault="007E47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Машина плоскошлифовальная МПШ4-28/МПШ4-28Э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26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8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E47F2" w:rsidRPr="00396193" w:rsidTr="007E47F2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269" w:type="pct"/>
            <w:shd w:val="clear" w:color="auto" w:fill="auto"/>
            <w:vAlign w:val="center"/>
          </w:tcPr>
          <w:p w:rsidR="007E47F2" w:rsidRPr="00396193" w:rsidRDefault="007E47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Машина углошлифовальная Bosch GWS 11-125 Professional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126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8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E47F2" w:rsidRPr="00396193" w:rsidTr="007E47F2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269" w:type="pct"/>
            <w:shd w:val="clear" w:color="auto" w:fill="auto"/>
            <w:vAlign w:val="center"/>
          </w:tcPr>
          <w:p w:rsidR="007E47F2" w:rsidRPr="00396193" w:rsidRDefault="007E47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Машина углошлифовальная Bosch GWS 22-230 JH Professional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26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8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E47F2" w:rsidRPr="00396193" w:rsidTr="007E47F2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2269" w:type="pct"/>
            <w:shd w:val="clear" w:color="auto" w:fill="auto"/>
            <w:vAlign w:val="center"/>
          </w:tcPr>
          <w:p w:rsidR="007E47F2" w:rsidRPr="00396193" w:rsidRDefault="007E47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Машина углошлифовальная Makita 9069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26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8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E47F2" w:rsidRPr="00396193" w:rsidTr="007E47F2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2269" w:type="pct"/>
            <w:shd w:val="clear" w:color="auto" w:fill="auto"/>
            <w:vAlign w:val="center"/>
          </w:tcPr>
          <w:p w:rsidR="007E47F2" w:rsidRPr="00396193" w:rsidRDefault="007E47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Машина углошлифовальная Makita 9555HN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126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8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E47F2" w:rsidRPr="00396193" w:rsidTr="007E47F2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2269" w:type="pct"/>
            <w:shd w:val="clear" w:color="auto" w:fill="auto"/>
            <w:vAlign w:val="center"/>
          </w:tcPr>
          <w:p w:rsidR="007E47F2" w:rsidRPr="00396193" w:rsidRDefault="007E47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Минимойка Karcher K5 Premium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26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8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E47F2" w:rsidRPr="00396193" w:rsidTr="007E47F2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269" w:type="pct"/>
            <w:shd w:val="clear" w:color="auto" w:fill="auto"/>
            <w:vAlign w:val="center"/>
          </w:tcPr>
          <w:p w:rsidR="007E47F2" w:rsidRPr="00396193" w:rsidRDefault="007E47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пилок для электролобзика Ермак Т-101 D упаковка 5 шт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26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8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E47F2" w:rsidRPr="00396193" w:rsidTr="007E47F2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2269" w:type="pct"/>
            <w:shd w:val="clear" w:color="auto" w:fill="auto"/>
            <w:vAlign w:val="center"/>
          </w:tcPr>
          <w:p w:rsidR="007E47F2" w:rsidRPr="00396193" w:rsidRDefault="007E47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Насадка для миксера 220х570 мм сверху-вниз М14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26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8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E47F2" w:rsidRPr="00396193" w:rsidTr="007E47F2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2269" w:type="pct"/>
            <w:shd w:val="clear" w:color="auto" w:fill="auto"/>
            <w:vAlign w:val="center"/>
          </w:tcPr>
          <w:p w:rsidR="007E47F2" w:rsidRPr="00396193" w:rsidRDefault="007E47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Паяльник электрический ЭПСН-100Вт/220В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6,000</w:t>
            </w:r>
          </w:p>
        </w:tc>
        <w:tc>
          <w:tcPr>
            <w:tcW w:w="1126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8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E47F2" w:rsidRPr="00396193" w:rsidTr="007E47F2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2269" w:type="pct"/>
            <w:shd w:val="clear" w:color="auto" w:fill="auto"/>
            <w:vAlign w:val="center"/>
          </w:tcPr>
          <w:p w:rsidR="007E47F2" w:rsidRPr="00396193" w:rsidRDefault="007E47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Паяльник электрический ЭПСН-25Вт/220В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126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8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E47F2" w:rsidRPr="00396193" w:rsidTr="007E47F2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2269" w:type="pct"/>
            <w:shd w:val="clear" w:color="auto" w:fill="auto"/>
            <w:vAlign w:val="center"/>
          </w:tcPr>
          <w:p w:rsidR="007E47F2" w:rsidRPr="00396193" w:rsidRDefault="007E47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Паяльник электрический ЭПСН-40Вт/220В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9,000</w:t>
            </w:r>
          </w:p>
        </w:tc>
        <w:tc>
          <w:tcPr>
            <w:tcW w:w="1126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8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E47F2" w:rsidRPr="00396193" w:rsidTr="007E47F2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269" w:type="pct"/>
            <w:shd w:val="clear" w:color="auto" w:fill="auto"/>
            <w:vAlign w:val="center"/>
          </w:tcPr>
          <w:p w:rsidR="007E47F2" w:rsidRPr="00396193" w:rsidRDefault="007E47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Паяльник электрический ЭПСН-65Вт/220В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26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8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E47F2" w:rsidRPr="00396193" w:rsidTr="007E47F2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2269" w:type="pct"/>
            <w:shd w:val="clear" w:color="auto" w:fill="auto"/>
            <w:vAlign w:val="center"/>
          </w:tcPr>
          <w:p w:rsidR="007E47F2" w:rsidRPr="00396193" w:rsidRDefault="007E47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Паяльник электрический ЭПЦН-220/100 Вт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126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8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E47F2" w:rsidRPr="00396193" w:rsidTr="007E47F2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2269" w:type="pct"/>
            <w:shd w:val="clear" w:color="auto" w:fill="auto"/>
            <w:vAlign w:val="center"/>
          </w:tcPr>
          <w:p w:rsidR="007E47F2" w:rsidRPr="00396193" w:rsidRDefault="007E47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Перфоратор Makita HR2450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26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8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E47F2" w:rsidRPr="00396193" w:rsidTr="007E47F2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2269" w:type="pct"/>
            <w:shd w:val="clear" w:color="auto" w:fill="auto"/>
            <w:vAlign w:val="center"/>
          </w:tcPr>
          <w:p w:rsidR="007E47F2" w:rsidRPr="00396193" w:rsidRDefault="007E47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Перфоратор Makita HR2470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26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8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E47F2" w:rsidRPr="00396193" w:rsidTr="007E47F2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2269" w:type="pct"/>
            <w:shd w:val="clear" w:color="auto" w:fill="auto"/>
            <w:vAlign w:val="center"/>
          </w:tcPr>
          <w:p w:rsidR="007E47F2" w:rsidRPr="00396193" w:rsidRDefault="007E47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Перфоратор Makita HR2610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126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8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E47F2" w:rsidRPr="00396193" w:rsidTr="007E47F2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269" w:type="pct"/>
            <w:shd w:val="clear" w:color="auto" w:fill="auto"/>
            <w:vAlign w:val="center"/>
          </w:tcPr>
          <w:p w:rsidR="007E47F2" w:rsidRPr="00396193" w:rsidRDefault="007E47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Пила Elitech ПМ 3040Т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26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8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E47F2" w:rsidRPr="00396193" w:rsidTr="007E47F2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2269" w:type="pct"/>
            <w:shd w:val="clear" w:color="auto" w:fill="auto"/>
            <w:vAlign w:val="center"/>
          </w:tcPr>
          <w:p w:rsidR="007E47F2" w:rsidRPr="00396193" w:rsidRDefault="007E47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Пила Интерскол ДП-190/1600М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26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8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E47F2" w:rsidRPr="00396193" w:rsidTr="007E47F2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2269" w:type="pct"/>
            <w:shd w:val="clear" w:color="auto" w:fill="auto"/>
            <w:vAlign w:val="center"/>
          </w:tcPr>
          <w:p w:rsidR="007E47F2" w:rsidRPr="00396193" w:rsidRDefault="007E47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Пылесос Karcher WD 3 P 16298800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26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8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E47F2" w:rsidRPr="00396193" w:rsidTr="007E47F2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2269" w:type="pct"/>
            <w:shd w:val="clear" w:color="auto" w:fill="auto"/>
            <w:vAlign w:val="center"/>
          </w:tcPr>
          <w:p w:rsidR="007E47F2" w:rsidRPr="00396193" w:rsidRDefault="007E47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Пылесос Makita 445X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126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8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E47F2" w:rsidRPr="00396193" w:rsidTr="007E47F2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2269" w:type="pct"/>
            <w:shd w:val="clear" w:color="auto" w:fill="auto"/>
            <w:vAlign w:val="center"/>
          </w:tcPr>
          <w:p w:rsidR="007E47F2" w:rsidRPr="00396193" w:rsidRDefault="007E47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Рубанок Интерскол Р-102/1100ЭМ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26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8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E47F2" w:rsidRPr="00396193" w:rsidTr="007E47F2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2269" w:type="pct"/>
            <w:shd w:val="clear" w:color="auto" w:fill="auto"/>
            <w:vAlign w:val="center"/>
          </w:tcPr>
          <w:p w:rsidR="007E47F2" w:rsidRPr="00396193" w:rsidRDefault="007E47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Станок заточный Champion С2001 PRO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26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8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E47F2" w:rsidRPr="00396193" w:rsidTr="007E47F2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2269" w:type="pct"/>
            <w:shd w:val="clear" w:color="auto" w:fill="auto"/>
            <w:vAlign w:val="center"/>
          </w:tcPr>
          <w:p w:rsidR="007E47F2" w:rsidRPr="00396193" w:rsidRDefault="007E47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Фен строительный Интерскол ФЭ-2000Э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126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8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1657F" w:rsidRPr="00396193" w:rsidTr="007E47F2">
        <w:trPr>
          <w:trHeight w:val="300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11657F" w:rsidRPr="00396193" w:rsidRDefault="0011657F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Филиал ПАО "МРСК Юга" - "Калмэнерго"</w:t>
            </w:r>
          </w:p>
        </w:tc>
      </w:tr>
      <w:tr w:rsidR="007E47F2" w:rsidRPr="00396193" w:rsidTr="007E47F2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269" w:type="pct"/>
            <w:shd w:val="clear" w:color="auto" w:fill="auto"/>
            <w:vAlign w:val="center"/>
          </w:tcPr>
          <w:p w:rsidR="007E47F2" w:rsidRPr="00396193" w:rsidRDefault="007E47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Гайковерт ударный Makita TW0350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26" w:type="pct"/>
            <w:vMerge w:val="restar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КЭ АУ ОЛ, 358007, Калмыкия, Элиста, Северная промышленная зона</w:t>
            </w:r>
          </w:p>
        </w:tc>
        <w:tc>
          <w:tcPr>
            <w:tcW w:w="868" w:type="pct"/>
            <w:vMerge w:val="restar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заявки Поставщиком</w:t>
            </w:r>
          </w:p>
        </w:tc>
      </w:tr>
      <w:tr w:rsidR="007E47F2" w:rsidRPr="00396193" w:rsidTr="007E47F2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269" w:type="pct"/>
            <w:shd w:val="clear" w:color="auto" w:fill="auto"/>
            <w:vAlign w:val="center"/>
          </w:tcPr>
          <w:p w:rsidR="007E47F2" w:rsidRPr="00396193" w:rsidRDefault="007E47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Дрель ударная Интерскол ДУ-13/810ЭР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26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8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E47F2" w:rsidRPr="00396193" w:rsidTr="007E47F2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269" w:type="pct"/>
            <w:shd w:val="clear" w:color="auto" w:fill="auto"/>
            <w:vAlign w:val="center"/>
          </w:tcPr>
          <w:p w:rsidR="007E47F2" w:rsidRPr="00396193" w:rsidRDefault="007E47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Дрель-шуруповерт аккумуляторная Интерскол ДА-12ЭР-01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26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8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E47F2" w:rsidRPr="00396193" w:rsidTr="007E47F2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269" w:type="pct"/>
            <w:shd w:val="clear" w:color="auto" w:fill="auto"/>
            <w:vAlign w:val="center"/>
          </w:tcPr>
          <w:p w:rsidR="007E47F2" w:rsidRPr="00396193" w:rsidRDefault="007E47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Краскопульт электрический PFS 65 Bosch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26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8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E47F2" w:rsidRPr="00396193" w:rsidTr="007E47F2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2269" w:type="pct"/>
            <w:shd w:val="clear" w:color="auto" w:fill="auto"/>
            <w:vAlign w:val="center"/>
          </w:tcPr>
          <w:p w:rsidR="007E47F2" w:rsidRPr="00396193" w:rsidRDefault="007E47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Краскопульт электрический ручной Bosh PFS55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26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8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E47F2" w:rsidRPr="00396193" w:rsidTr="007E47F2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269" w:type="pct"/>
            <w:shd w:val="clear" w:color="auto" w:fill="auto"/>
            <w:vAlign w:val="center"/>
          </w:tcPr>
          <w:p w:rsidR="007E47F2" w:rsidRPr="00396193" w:rsidRDefault="007E47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Машина углошлифовальная Bosch GWS 11-125 Professional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26" w:type="pct"/>
            <w:vMerge w:val="restar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КЭ АУ ОЛ, 358007, Калмыкия, Элиста, Северная промышленная зона</w:t>
            </w:r>
          </w:p>
        </w:tc>
        <w:tc>
          <w:tcPr>
            <w:tcW w:w="868" w:type="pct"/>
            <w:vMerge w:val="restar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заявки Поставщиком</w:t>
            </w:r>
          </w:p>
        </w:tc>
      </w:tr>
      <w:tr w:rsidR="007E47F2" w:rsidRPr="00396193" w:rsidTr="007E47F2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269" w:type="pct"/>
            <w:shd w:val="clear" w:color="auto" w:fill="auto"/>
            <w:vAlign w:val="center"/>
          </w:tcPr>
          <w:p w:rsidR="007E47F2" w:rsidRPr="00396193" w:rsidRDefault="007E47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Машина углошлифовальная Bosch GWS 22-230 LVI Professional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26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8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E47F2" w:rsidRPr="00396193" w:rsidTr="007E47F2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269" w:type="pct"/>
            <w:shd w:val="clear" w:color="auto" w:fill="auto"/>
            <w:vAlign w:val="center"/>
          </w:tcPr>
          <w:p w:rsidR="007E47F2" w:rsidRPr="00396193" w:rsidRDefault="007E47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Машина углошлифовальная ДИОЛД МШУ-1,2-150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26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8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E47F2" w:rsidRPr="00396193" w:rsidTr="007E47F2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269" w:type="pct"/>
            <w:shd w:val="clear" w:color="auto" w:fill="auto"/>
            <w:vAlign w:val="center"/>
          </w:tcPr>
          <w:p w:rsidR="007E47F2" w:rsidRPr="00396193" w:rsidRDefault="007E47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Машина углошлифовальная УШМ-230/2300М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26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8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E47F2" w:rsidRPr="00396193" w:rsidTr="007E47F2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269" w:type="pct"/>
            <w:shd w:val="clear" w:color="auto" w:fill="auto"/>
            <w:vAlign w:val="center"/>
          </w:tcPr>
          <w:p w:rsidR="007E47F2" w:rsidRPr="00396193" w:rsidRDefault="007E47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Станок заточный Rezer EG235-CN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26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8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E47F2" w:rsidRPr="00396193" w:rsidTr="007E47F2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269" w:type="pct"/>
            <w:shd w:val="clear" w:color="auto" w:fill="auto"/>
            <w:vAlign w:val="center"/>
          </w:tcPr>
          <w:p w:rsidR="007E47F2" w:rsidRPr="00396193" w:rsidRDefault="007E47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Станок точильный ТС-200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26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8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1657F" w:rsidRPr="00396193" w:rsidTr="007E47F2">
        <w:trPr>
          <w:trHeight w:val="300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11657F" w:rsidRPr="00396193" w:rsidRDefault="0011657F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Филиал ПАО "МРСК Юга" - "Ростовэнерго"</w:t>
            </w:r>
          </w:p>
        </w:tc>
      </w:tr>
      <w:tr w:rsidR="007E47F2" w:rsidRPr="00396193" w:rsidTr="007E47F2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269" w:type="pct"/>
            <w:shd w:val="clear" w:color="auto" w:fill="auto"/>
            <w:vAlign w:val="center"/>
          </w:tcPr>
          <w:p w:rsidR="007E47F2" w:rsidRPr="00396193" w:rsidRDefault="007E47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Бетоносмеситель СБР-190/220В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26" w:type="pct"/>
            <w:vMerge w:val="restar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РЭ ПО ВЭС Ремонт и эксплуатация, 347320, Ростовская, Цимлянский, Цимлянск, Вокзальная, дом № 74</w:t>
            </w:r>
          </w:p>
        </w:tc>
        <w:tc>
          <w:tcPr>
            <w:tcW w:w="868" w:type="pct"/>
            <w:vMerge w:val="restar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заявки Поставщиком</w:t>
            </w:r>
          </w:p>
        </w:tc>
      </w:tr>
      <w:tr w:rsidR="007E47F2" w:rsidRPr="00396193" w:rsidTr="007E47F2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269" w:type="pct"/>
            <w:shd w:val="clear" w:color="auto" w:fill="auto"/>
            <w:vAlign w:val="center"/>
          </w:tcPr>
          <w:p w:rsidR="007E47F2" w:rsidRPr="00396193" w:rsidRDefault="007E47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Дрель ударная Интерскол ДУ-13/780ЭР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6,000</w:t>
            </w:r>
          </w:p>
        </w:tc>
        <w:tc>
          <w:tcPr>
            <w:tcW w:w="1126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8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E47F2" w:rsidRPr="00396193" w:rsidTr="007E47F2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269" w:type="pct"/>
            <w:shd w:val="clear" w:color="auto" w:fill="auto"/>
            <w:vAlign w:val="center"/>
          </w:tcPr>
          <w:p w:rsidR="007E47F2" w:rsidRPr="00396193" w:rsidRDefault="007E47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Дрель-шуроповерт аккумуляторная Makita 6337DWDE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26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8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E47F2" w:rsidRPr="00396193" w:rsidTr="007E47F2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269" w:type="pct"/>
            <w:shd w:val="clear" w:color="auto" w:fill="auto"/>
            <w:vAlign w:val="center"/>
          </w:tcPr>
          <w:p w:rsidR="007E47F2" w:rsidRPr="00396193" w:rsidRDefault="007E47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Дрель-шуруповерт аккумуляторная Bosch GSR 12-2 Professional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26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8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E47F2" w:rsidRPr="00396193" w:rsidTr="007E47F2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269" w:type="pct"/>
            <w:shd w:val="clear" w:color="auto" w:fill="auto"/>
            <w:vAlign w:val="center"/>
          </w:tcPr>
          <w:p w:rsidR="007E47F2" w:rsidRPr="00396193" w:rsidRDefault="007E47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Дрель-шуруповерт аккумуляторная Интерскол ДА-18ЭР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126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8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E47F2" w:rsidRPr="00396193" w:rsidTr="007E47F2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269" w:type="pct"/>
            <w:shd w:val="clear" w:color="auto" w:fill="auto"/>
            <w:vAlign w:val="center"/>
          </w:tcPr>
          <w:p w:rsidR="007E47F2" w:rsidRPr="00396193" w:rsidRDefault="007E47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Компрессор ELITECH KP 100/AB360/2.2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26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8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E47F2" w:rsidRPr="00396193" w:rsidTr="007E47F2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269" w:type="pct"/>
            <w:shd w:val="clear" w:color="auto" w:fill="auto"/>
            <w:vAlign w:val="center"/>
          </w:tcPr>
          <w:p w:rsidR="007E47F2" w:rsidRPr="00396193" w:rsidRDefault="007E47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Краскопульт электрический ручной Bosh PFS55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26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8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E47F2" w:rsidRPr="00396193" w:rsidTr="007E47F2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269" w:type="pct"/>
            <w:shd w:val="clear" w:color="auto" w:fill="auto"/>
            <w:vAlign w:val="center"/>
          </w:tcPr>
          <w:p w:rsidR="007E47F2" w:rsidRPr="0076593B" w:rsidRDefault="007E47F2" w:rsidP="00610F59">
            <w:pPr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Лобзик</w:t>
            </w:r>
            <w:r w:rsidRPr="0076593B">
              <w:rPr>
                <w:sz w:val="24"/>
                <w:szCs w:val="24"/>
                <w:lang w:val="en-US"/>
              </w:rPr>
              <w:t xml:space="preserve"> Bosch GST 150 CE Professional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26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8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E47F2" w:rsidRPr="00396193" w:rsidTr="007E47F2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269" w:type="pct"/>
            <w:shd w:val="clear" w:color="auto" w:fill="auto"/>
            <w:vAlign w:val="center"/>
          </w:tcPr>
          <w:p w:rsidR="007E47F2" w:rsidRPr="00396193" w:rsidRDefault="007E47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Машина углошлифовальная Bosch GWS 22-230 H Professional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126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8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E47F2" w:rsidRPr="00396193" w:rsidTr="007E47F2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269" w:type="pct"/>
            <w:shd w:val="clear" w:color="auto" w:fill="auto"/>
            <w:vAlign w:val="center"/>
          </w:tcPr>
          <w:p w:rsidR="007E47F2" w:rsidRPr="00396193" w:rsidRDefault="007E47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Машина углошлифовальная УШМ-1100/125Э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126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8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E47F2" w:rsidRPr="00396193" w:rsidTr="007E47F2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269" w:type="pct"/>
            <w:shd w:val="clear" w:color="auto" w:fill="auto"/>
            <w:vAlign w:val="center"/>
          </w:tcPr>
          <w:p w:rsidR="007E47F2" w:rsidRPr="00396193" w:rsidRDefault="007E47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Машина углошлифовальная УШМ-2200/230Э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26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8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E47F2" w:rsidRPr="00396193" w:rsidTr="007E47F2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269" w:type="pct"/>
            <w:shd w:val="clear" w:color="auto" w:fill="auto"/>
            <w:vAlign w:val="center"/>
          </w:tcPr>
          <w:p w:rsidR="007E47F2" w:rsidRPr="00396193" w:rsidRDefault="007E47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пилок для электролобзика Ермак Т-101 D упаковка 5 шт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126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8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E47F2" w:rsidRPr="00396193" w:rsidTr="007E47F2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269" w:type="pct"/>
            <w:shd w:val="clear" w:color="auto" w:fill="auto"/>
            <w:vAlign w:val="center"/>
          </w:tcPr>
          <w:p w:rsidR="007E47F2" w:rsidRPr="00396193" w:rsidRDefault="007E47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Паяльник электрический ЭПСН-100Вт/220В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126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8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E47F2" w:rsidRPr="00396193" w:rsidTr="007E47F2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269" w:type="pct"/>
            <w:shd w:val="clear" w:color="auto" w:fill="auto"/>
            <w:vAlign w:val="center"/>
          </w:tcPr>
          <w:p w:rsidR="007E47F2" w:rsidRPr="00396193" w:rsidRDefault="007E47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Паяльник электрический ЭПСН-25Вт/220В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126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8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E47F2" w:rsidRPr="00396193" w:rsidTr="007E47F2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269" w:type="pct"/>
            <w:shd w:val="clear" w:color="auto" w:fill="auto"/>
            <w:vAlign w:val="center"/>
          </w:tcPr>
          <w:p w:rsidR="007E47F2" w:rsidRPr="00396193" w:rsidRDefault="007E47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Паяльник электрический ЭПСН-40Вт/220В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126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8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E47F2" w:rsidRPr="00396193" w:rsidTr="007E47F2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269" w:type="pct"/>
            <w:shd w:val="clear" w:color="auto" w:fill="auto"/>
            <w:vAlign w:val="center"/>
          </w:tcPr>
          <w:p w:rsidR="007E47F2" w:rsidRPr="00396193" w:rsidRDefault="007E47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Паяльник электрический ЭПСН-80Вт/220В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26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8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E47F2" w:rsidRPr="00396193" w:rsidTr="007E47F2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2269" w:type="pct"/>
            <w:shd w:val="clear" w:color="auto" w:fill="auto"/>
            <w:vAlign w:val="center"/>
          </w:tcPr>
          <w:p w:rsidR="007E47F2" w:rsidRPr="0076593B" w:rsidRDefault="007E47F2" w:rsidP="00610F59">
            <w:pPr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Перфоратор</w:t>
            </w:r>
            <w:r w:rsidRPr="0076593B">
              <w:rPr>
                <w:sz w:val="24"/>
                <w:szCs w:val="24"/>
                <w:lang w:val="en-US"/>
              </w:rPr>
              <w:t xml:space="preserve"> Bosch GBH 3-28 DRE Professional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26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8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E47F2" w:rsidRPr="00396193" w:rsidTr="007E47F2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2269" w:type="pct"/>
            <w:shd w:val="clear" w:color="auto" w:fill="auto"/>
            <w:vAlign w:val="center"/>
          </w:tcPr>
          <w:p w:rsidR="007E47F2" w:rsidRPr="00396193" w:rsidRDefault="007E47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Перфоратор Makita HR2450FT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126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8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E47F2" w:rsidRPr="00396193" w:rsidTr="007E47F2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2269" w:type="pct"/>
            <w:shd w:val="clear" w:color="auto" w:fill="auto"/>
            <w:vAlign w:val="center"/>
          </w:tcPr>
          <w:p w:rsidR="007E47F2" w:rsidRPr="00396193" w:rsidRDefault="007E47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Станок заточный Rezer EG235-CN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26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8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E47F2" w:rsidRPr="00396193" w:rsidTr="007E47F2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269" w:type="pct"/>
            <w:shd w:val="clear" w:color="auto" w:fill="auto"/>
            <w:vAlign w:val="center"/>
          </w:tcPr>
          <w:p w:rsidR="007E47F2" w:rsidRPr="00396193" w:rsidRDefault="007E47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Дрель безударная Интерскол Д-11/540Т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126" w:type="pct"/>
            <w:vMerge w:val="restart"/>
            <w:shd w:val="clear" w:color="auto" w:fill="auto"/>
            <w:vAlign w:val="center"/>
          </w:tcPr>
          <w:p w:rsidR="007E47F2" w:rsidRPr="00396193" w:rsidRDefault="007E47F2" w:rsidP="007E47F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РЭ ПО СВЭС, 347800, Ростовская обл, Каменск-Шахтинский г, Героев </w:t>
            </w:r>
            <w:r>
              <w:rPr>
                <w:sz w:val="24"/>
                <w:szCs w:val="24"/>
              </w:rPr>
              <w:lastRenderedPageBreak/>
              <w:t>Пионеров ул, дом № 26</w:t>
            </w:r>
          </w:p>
        </w:tc>
        <w:tc>
          <w:tcPr>
            <w:tcW w:w="868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E47F2" w:rsidRPr="00396193" w:rsidTr="007E47F2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2269" w:type="pct"/>
            <w:shd w:val="clear" w:color="auto" w:fill="auto"/>
            <w:vAlign w:val="center"/>
          </w:tcPr>
          <w:p w:rsidR="007E47F2" w:rsidRPr="00396193" w:rsidRDefault="007E47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Дрель ударная Интерскол ДУ-13/780ЭР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26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8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E47F2" w:rsidRPr="00396193" w:rsidTr="007E47F2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2269" w:type="pct"/>
            <w:shd w:val="clear" w:color="auto" w:fill="auto"/>
            <w:vAlign w:val="center"/>
          </w:tcPr>
          <w:p w:rsidR="007E47F2" w:rsidRPr="00396193" w:rsidRDefault="007E47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Дрель ударная Интерскол ДУ-13/810ЭР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26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8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E47F2" w:rsidRPr="00396193" w:rsidTr="007E47F2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2269" w:type="pct"/>
            <w:shd w:val="clear" w:color="auto" w:fill="auto"/>
            <w:vAlign w:val="center"/>
          </w:tcPr>
          <w:p w:rsidR="007E47F2" w:rsidRPr="00396193" w:rsidRDefault="007E47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Дрель-шуруповерт аккумуляторная Bosch GSR 12-2 Professional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126" w:type="pct"/>
            <w:vMerge w:val="restar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РЭ ПО СВЭС Ремонт и эксплуатация, 347800, Ростовская обл, Каменск-Шахтинский г, Героев Пионеров ул, дом № 26</w:t>
            </w:r>
          </w:p>
        </w:tc>
        <w:tc>
          <w:tcPr>
            <w:tcW w:w="868" w:type="pct"/>
            <w:vMerge w:val="restar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заявки Поставщиком</w:t>
            </w:r>
          </w:p>
        </w:tc>
      </w:tr>
      <w:tr w:rsidR="007E47F2" w:rsidRPr="00396193" w:rsidTr="007E47F2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2269" w:type="pct"/>
            <w:shd w:val="clear" w:color="auto" w:fill="auto"/>
            <w:vAlign w:val="center"/>
          </w:tcPr>
          <w:p w:rsidR="007E47F2" w:rsidRPr="00396193" w:rsidRDefault="007E47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Дрель-шуруповерт аккумуляторная Интерскол ДА-18ЭР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6,000</w:t>
            </w:r>
          </w:p>
        </w:tc>
        <w:tc>
          <w:tcPr>
            <w:tcW w:w="1126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8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E47F2" w:rsidRPr="00396193" w:rsidTr="007E47F2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269" w:type="pct"/>
            <w:shd w:val="clear" w:color="auto" w:fill="auto"/>
            <w:vAlign w:val="center"/>
          </w:tcPr>
          <w:p w:rsidR="007E47F2" w:rsidRPr="00396193" w:rsidRDefault="007E47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Машина углошлифовальная Bosch GWS 22-230 H Professional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26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8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E47F2" w:rsidRPr="00396193" w:rsidTr="007E47F2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2269" w:type="pct"/>
            <w:shd w:val="clear" w:color="auto" w:fill="auto"/>
            <w:vAlign w:val="center"/>
          </w:tcPr>
          <w:p w:rsidR="007E47F2" w:rsidRPr="00396193" w:rsidRDefault="007E47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Машина углошлифовальная ДИОЛД МШУ-1,2-150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26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8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E47F2" w:rsidRPr="00396193" w:rsidTr="007E47F2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2269" w:type="pct"/>
            <w:shd w:val="clear" w:color="auto" w:fill="auto"/>
            <w:vAlign w:val="center"/>
          </w:tcPr>
          <w:p w:rsidR="007E47F2" w:rsidRPr="00396193" w:rsidRDefault="007E47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Паяльник электрический ЭПСН-40Вт/220В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126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8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E47F2" w:rsidRPr="00396193" w:rsidTr="007E47F2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2269" w:type="pct"/>
            <w:shd w:val="clear" w:color="auto" w:fill="auto"/>
            <w:vAlign w:val="center"/>
          </w:tcPr>
          <w:p w:rsidR="007E47F2" w:rsidRPr="00396193" w:rsidRDefault="007E47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Станок заточный Rezer EG235-CN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26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8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E47F2" w:rsidRPr="00396193" w:rsidTr="007E47F2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2269" w:type="pct"/>
            <w:shd w:val="clear" w:color="auto" w:fill="auto"/>
            <w:vAlign w:val="center"/>
          </w:tcPr>
          <w:p w:rsidR="007E47F2" w:rsidRPr="00396193" w:rsidRDefault="007E47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Станок распиловочный RTS RYOBI RTS1800-G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26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8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E47F2" w:rsidRPr="00396193" w:rsidTr="007E47F2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269" w:type="pct"/>
            <w:shd w:val="clear" w:color="auto" w:fill="auto"/>
            <w:vAlign w:val="center"/>
          </w:tcPr>
          <w:p w:rsidR="007E47F2" w:rsidRPr="00396193" w:rsidRDefault="007E47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Фен строительный Интерскол ФЭ-2000Э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26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8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E47F2" w:rsidRPr="00396193" w:rsidTr="007E47F2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2269" w:type="pct"/>
            <w:shd w:val="clear" w:color="auto" w:fill="auto"/>
            <w:vAlign w:val="center"/>
          </w:tcPr>
          <w:p w:rsidR="007E47F2" w:rsidRPr="00396193" w:rsidRDefault="007E47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Дрель ударная Makita HP2051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14,000</w:t>
            </w:r>
          </w:p>
        </w:tc>
        <w:tc>
          <w:tcPr>
            <w:tcW w:w="1126" w:type="pct"/>
            <w:vMerge w:val="restar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РЭ ПО СЭС Ремонт и эксплуатация, 346130, Ростовская, Миллеровский, Миллерово, Артиллерийская, дом № 34</w:t>
            </w:r>
          </w:p>
        </w:tc>
        <w:tc>
          <w:tcPr>
            <w:tcW w:w="868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E47F2" w:rsidRPr="00396193" w:rsidTr="007E47F2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2269" w:type="pct"/>
            <w:shd w:val="clear" w:color="auto" w:fill="auto"/>
            <w:vAlign w:val="center"/>
          </w:tcPr>
          <w:p w:rsidR="007E47F2" w:rsidRPr="00396193" w:rsidRDefault="007E47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Лобзик Makita 4327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26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8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E47F2" w:rsidRPr="00396193" w:rsidTr="007E47F2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2269" w:type="pct"/>
            <w:shd w:val="clear" w:color="auto" w:fill="auto"/>
            <w:vAlign w:val="center"/>
          </w:tcPr>
          <w:p w:rsidR="007E47F2" w:rsidRPr="00396193" w:rsidRDefault="007E47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Машина плоскошлифовальная МПШ4-28/МПШ4-28Э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26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8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E47F2" w:rsidRPr="00396193" w:rsidTr="007E47F2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2269" w:type="pct"/>
            <w:shd w:val="clear" w:color="auto" w:fill="auto"/>
            <w:vAlign w:val="center"/>
          </w:tcPr>
          <w:p w:rsidR="007E47F2" w:rsidRPr="00396193" w:rsidRDefault="007E47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Машина углошлифовальная Bosch GWS 22-230 H Professional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15,000</w:t>
            </w:r>
          </w:p>
        </w:tc>
        <w:tc>
          <w:tcPr>
            <w:tcW w:w="1126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8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E47F2" w:rsidRPr="00396193" w:rsidTr="007E47F2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2269" w:type="pct"/>
            <w:shd w:val="clear" w:color="auto" w:fill="auto"/>
            <w:vAlign w:val="center"/>
          </w:tcPr>
          <w:p w:rsidR="007E47F2" w:rsidRPr="00396193" w:rsidRDefault="007E47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пилок для электролобзика Ермак Т-101 D упаковка 5 шт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26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8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E47F2" w:rsidRPr="00396193" w:rsidTr="007E47F2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2269" w:type="pct"/>
            <w:shd w:val="clear" w:color="auto" w:fill="auto"/>
            <w:vAlign w:val="center"/>
          </w:tcPr>
          <w:p w:rsidR="007E47F2" w:rsidRPr="00396193" w:rsidRDefault="007E47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Паяльник электрический ЭПЦН-220/100 Вт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26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8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E47F2" w:rsidRPr="00396193" w:rsidTr="007E47F2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2269" w:type="pct"/>
            <w:shd w:val="clear" w:color="auto" w:fill="auto"/>
            <w:vAlign w:val="center"/>
          </w:tcPr>
          <w:p w:rsidR="007E47F2" w:rsidRPr="00396193" w:rsidRDefault="007E47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Паяльник электрический ЭПЦН-220/40 Вт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26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8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E47F2" w:rsidRPr="00396193" w:rsidTr="007E47F2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2269" w:type="pct"/>
            <w:shd w:val="clear" w:color="auto" w:fill="auto"/>
            <w:vAlign w:val="center"/>
          </w:tcPr>
          <w:p w:rsidR="007E47F2" w:rsidRPr="00396193" w:rsidRDefault="007E47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Пила Scheppach HM120L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26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8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E47F2" w:rsidRPr="00396193" w:rsidTr="007E47F2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2269" w:type="pct"/>
            <w:shd w:val="clear" w:color="auto" w:fill="auto"/>
            <w:vAlign w:val="center"/>
          </w:tcPr>
          <w:p w:rsidR="007E47F2" w:rsidRPr="00396193" w:rsidRDefault="007E47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Фен строительный Интерскол ФЭ-2000Э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26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8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E47F2" w:rsidRPr="00396193" w:rsidTr="007E47F2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2269" w:type="pct"/>
            <w:shd w:val="clear" w:color="auto" w:fill="auto"/>
            <w:vAlign w:val="center"/>
          </w:tcPr>
          <w:p w:rsidR="007E47F2" w:rsidRPr="00396193" w:rsidRDefault="007E47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Бетоносмеситель ZITREK B 1510 FK 024-1002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26" w:type="pct"/>
            <w:vMerge w:val="restar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РЭ ПО ЦЭС Ремонт и эксплуатация, 346493, Ростовская обл, Октябрьский р-н, Новочеркасск-Багаевская 8 км автодорога</w:t>
            </w:r>
          </w:p>
        </w:tc>
        <w:tc>
          <w:tcPr>
            <w:tcW w:w="868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E47F2" w:rsidRPr="00396193" w:rsidTr="007E47F2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2269" w:type="pct"/>
            <w:shd w:val="clear" w:color="auto" w:fill="auto"/>
            <w:vAlign w:val="center"/>
          </w:tcPr>
          <w:p w:rsidR="007E47F2" w:rsidRPr="00396193" w:rsidRDefault="007E47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Дрель ударная Makita HP2051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8,000</w:t>
            </w:r>
          </w:p>
        </w:tc>
        <w:tc>
          <w:tcPr>
            <w:tcW w:w="1126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8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E47F2" w:rsidRPr="00396193" w:rsidTr="007E47F2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2269" w:type="pct"/>
            <w:shd w:val="clear" w:color="auto" w:fill="auto"/>
            <w:vAlign w:val="center"/>
          </w:tcPr>
          <w:p w:rsidR="007E47F2" w:rsidRPr="00396193" w:rsidRDefault="007E47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Дрель ударная Интерскол ДУ-13/810ЭР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26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8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E47F2" w:rsidRPr="00396193" w:rsidTr="007E47F2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2269" w:type="pct"/>
            <w:shd w:val="clear" w:color="auto" w:fill="auto"/>
            <w:vAlign w:val="center"/>
          </w:tcPr>
          <w:p w:rsidR="007E47F2" w:rsidRPr="00396193" w:rsidRDefault="007E47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Дрель-шуроповерт аккумуляторная Makita 6337DWDE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26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8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E47F2" w:rsidRPr="00396193" w:rsidTr="007E47F2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2269" w:type="pct"/>
            <w:shd w:val="clear" w:color="auto" w:fill="auto"/>
            <w:vAlign w:val="center"/>
          </w:tcPr>
          <w:p w:rsidR="007E47F2" w:rsidRPr="00396193" w:rsidRDefault="007E47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Дрель-шуруповерт аккумуляторная Bosch GSR 12-2 Professional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26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8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E47F2" w:rsidRPr="00396193" w:rsidTr="007E47F2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2269" w:type="pct"/>
            <w:shd w:val="clear" w:color="auto" w:fill="auto"/>
            <w:vAlign w:val="center"/>
          </w:tcPr>
          <w:p w:rsidR="007E47F2" w:rsidRPr="00396193" w:rsidRDefault="007E47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Дрель-шуруповерт аккумуляторная Интерскол ДА-12ЭР-01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26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8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E47F2" w:rsidRPr="00396193" w:rsidTr="007E47F2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2269" w:type="pct"/>
            <w:shd w:val="clear" w:color="auto" w:fill="auto"/>
            <w:vAlign w:val="center"/>
          </w:tcPr>
          <w:p w:rsidR="007E47F2" w:rsidRPr="00396193" w:rsidRDefault="007E47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Компрессор ELITECH KP 100/AB360/2.2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6,000</w:t>
            </w:r>
          </w:p>
        </w:tc>
        <w:tc>
          <w:tcPr>
            <w:tcW w:w="1126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8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E47F2" w:rsidRPr="00396193" w:rsidTr="007E47F2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2269" w:type="pct"/>
            <w:shd w:val="clear" w:color="auto" w:fill="auto"/>
            <w:vAlign w:val="center"/>
          </w:tcPr>
          <w:p w:rsidR="007E47F2" w:rsidRPr="0076593B" w:rsidRDefault="007E47F2" w:rsidP="00610F59">
            <w:pPr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Лобзик</w:t>
            </w:r>
            <w:r w:rsidRPr="0076593B">
              <w:rPr>
                <w:sz w:val="24"/>
                <w:szCs w:val="24"/>
                <w:lang w:val="en-US"/>
              </w:rPr>
              <w:t xml:space="preserve"> Bosch GST 150 BCE Professional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26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8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E47F2" w:rsidRPr="00396193" w:rsidTr="007E47F2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2269" w:type="pct"/>
            <w:shd w:val="clear" w:color="auto" w:fill="auto"/>
            <w:vAlign w:val="center"/>
          </w:tcPr>
          <w:p w:rsidR="007E47F2" w:rsidRPr="00396193" w:rsidRDefault="007E47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Машина углошлифовальная Makita 9069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126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8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E47F2" w:rsidRPr="00396193" w:rsidTr="007E47F2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2269" w:type="pct"/>
            <w:shd w:val="clear" w:color="auto" w:fill="auto"/>
            <w:vAlign w:val="center"/>
          </w:tcPr>
          <w:p w:rsidR="007E47F2" w:rsidRPr="00396193" w:rsidRDefault="007E47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Машина углошлифовальная УШМ-230/2300М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126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8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E47F2" w:rsidRPr="00396193" w:rsidTr="007E47F2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269" w:type="pct"/>
            <w:shd w:val="clear" w:color="auto" w:fill="auto"/>
            <w:vAlign w:val="center"/>
          </w:tcPr>
          <w:p w:rsidR="007E47F2" w:rsidRPr="00396193" w:rsidRDefault="007E47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Машина углошлифовальная УШМ-900/125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26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8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E47F2" w:rsidRPr="00396193" w:rsidTr="007E47F2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2269" w:type="pct"/>
            <w:shd w:val="clear" w:color="auto" w:fill="auto"/>
            <w:vAlign w:val="center"/>
          </w:tcPr>
          <w:p w:rsidR="007E47F2" w:rsidRPr="00396193" w:rsidRDefault="007E47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пилок для электролобзика Ермак Т-101 D упаковка 5 шт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26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8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E47F2" w:rsidRPr="00396193" w:rsidTr="007E47F2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52</w:t>
            </w:r>
          </w:p>
        </w:tc>
        <w:tc>
          <w:tcPr>
            <w:tcW w:w="2269" w:type="pct"/>
            <w:shd w:val="clear" w:color="auto" w:fill="auto"/>
            <w:vAlign w:val="center"/>
          </w:tcPr>
          <w:p w:rsidR="007E47F2" w:rsidRPr="00396193" w:rsidRDefault="007E47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Паяльник электрический ЭПСН-100Вт/220В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11,000</w:t>
            </w:r>
          </w:p>
        </w:tc>
        <w:tc>
          <w:tcPr>
            <w:tcW w:w="1126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8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E47F2" w:rsidRPr="00396193" w:rsidTr="007E47F2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2269" w:type="pct"/>
            <w:shd w:val="clear" w:color="auto" w:fill="auto"/>
            <w:vAlign w:val="center"/>
          </w:tcPr>
          <w:p w:rsidR="007E47F2" w:rsidRPr="00396193" w:rsidRDefault="007E47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Паяльник электрический ЭПСН-25Вт/220В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12,000</w:t>
            </w:r>
          </w:p>
        </w:tc>
        <w:tc>
          <w:tcPr>
            <w:tcW w:w="1126" w:type="pct"/>
            <w:vMerge w:val="restar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РЭ ПО ЦЭС Ремонт и эксплуатация, 346493, Ростовская обл, Октябрьский р-н, Новочеркасск-Багаевская 8 км автодорога</w:t>
            </w:r>
          </w:p>
        </w:tc>
        <w:tc>
          <w:tcPr>
            <w:tcW w:w="868" w:type="pct"/>
            <w:vMerge w:val="restar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заявки Поставщиком</w:t>
            </w:r>
          </w:p>
        </w:tc>
      </w:tr>
      <w:tr w:rsidR="007E47F2" w:rsidRPr="00396193" w:rsidTr="007E47F2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2269" w:type="pct"/>
            <w:shd w:val="clear" w:color="auto" w:fill="auto"/>
            <w:vAlign w:val="center"/>
          </w:tcPr>
          <w:p w:rsidR="007E47F2" w:rsidRPr="00396193" w:rsidRDefault="007E47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Паяльник электрический ЭПСН-40Вт/220В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11,000</w:t>
            </w:r>
          </w:p>
        </w:tc>
        <w:tc>
          <w:tcPr>
            <w:tcW w:w="1126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8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E47F2" w:rsidRPr="00396193" w:rsidTr="007E47F2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2269" w:type="pct"/>
            <w:shd w:val="clear" w:color="auto" w:fill="auto"/>
            <w:vAlign w:val="center"/>
          </w:tcPr>
          <w:p w:rsidR="007E47F2" w:rsidRPr="00396193" w:rsidRDefault="007E47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Паяльник электрический ЭПСН-65Вт/220В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126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8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E47F2" w:rsidRPr="00396193" w:rsidTr="007E47F2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2269" w:type="pct"/>
            <w:shd w:val="clear" w:color="auto" w:fill="auto"/>
            <w:vAlign w:val="center"/>
          </w:tcPr>
          <w:p w:rsidR="007E47F2" w:rsidRPr="00396193" w:rsidRDefault="007E47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Паяльник электрический ЭПСН-80Вт/220В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6,000</w:t>
            </w:r>
          </w:p>
        </w:tc>
        <w:tc>
          <w:tcPr>
            <w:tcW w:w="1126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8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E47F2" w:rsidRPr="00396193" w:rsidTr="007E47F2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2269" w:type="pct"/>
            <w:shd w:val="clear" w:color="auto" w:fill="auto"/>
            <w:vAlign w:val="center"/>
          </w:tcPr>
          <w:p w:rsidR="007E47F2" w:rsidRPr="00396193" w:rsidRDefault="007E47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Перфоратор Bosсh GBH 2-28 DFV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26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8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E47F2" w:rsidRPr="00396193" w:rsidTr="007E47F2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2269" w:type="pct"/>
            <w:shd w:val="clear" w:color="auto" w:fill="auto"/>
            <w:vAlign w:val="center"/>
          </w:tcPr>
          <w:p w:rsidR="007E47F2" w:rsidRPr="00396193" w:rsidRDefault="007E47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Перфоратор Makita HR2470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26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8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E47F2" w:rsidRPr="00396193" w:rsidTr="007E47F2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2269" w:type="pct"/>
            <w:shd w:val="clear" w:color="auto" w:fill="auto"/>
            <w:vAlign w:val="center"/>
          </w:tcPr>
          <w:p w:rsidR="007E47F2" w:rsidRPr="00396193" w:rsidRDefault="007E47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Пылесос Karcher WD 3 P 16298800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26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8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E47F2" w:rsidRPr="00396193" w:rsidTr="007E47F2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2269" w:type="pct"/>
            <w:shd w:val="clear" w:color="auto" w:fill="auto"/>
            <w:vAlign w:val="center"/>
          </w:tcPr>
          <w:p w:rsidR="007E47F2" w:rsidRPr="00396193" w:rsidRDefault="007E47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Фен строительный Интерскол ФЭ-2000Э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26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8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E47F2" w:rsidRPr="00396193" w:rsidTr="007E47F2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2269" w:type="pct"/>
            <w:shd w:val="clear" w:color="auto" w:fill="auto"/>
            <w:vAlign w:val="center"/>
          </w:tcPr>
          <w:p w:rsidR="007E47F2" w:rsidRPr="00396193" w:rsidRDefault="007E47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Дрель ударная Hitachi DV20VB2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26" w:type="pct"/>
            <w:vMerge w:val="restar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РЭ ПО ЮВЭС Ремонт и эксплуатация, 347639, Ростовская, Сальский, Сальск, Скирды, дом № 18</w:t>
            </w:r>
          </w:p>
        </w:tc>
        <w:tc>
          <w:tcPr>
            <w:tcW w:w="868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E47F2" w:rsidRPr="00396193" w:rsidTr="007E47F2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2269" w:type="pct"/>
            <w:shd w:val="clear" w:color="auto" w:fill="auto"/>
            <w:vAlign w:val="center"/>
          </w:tcPr>
          <w:p w:rsidR="007E47F2" w:rsidRPr="00396193" w:rsidRDefault="007E47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Дрель ударная Makita HP1641F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26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8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E47F2" w:rsidRPr="00396193" w:rsidTr="007E47F2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2269" w:type="pct"/>
            <w:shd w:val="clear" w:color="auto" w:fill="auto"/>
            <w:vAlign w:val="center"/>
          </w:tcPr>
          <w:p w:rsidR="007E47F2" w:rsidRPr="00396193" w:rsidRDefault="007E47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Дрель ударная Makita HP2051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126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8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E47F2" w:rsidRPr="00396193" w:rsidTr="007E47F2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2269" w:type="pct"/>
            <w:shd w:val="clear" w:color="auto" w:fill="auto"/>
            <w:vAlign w:val="center"/>
          </w:tcPr>
          <w:p w:rsidR="007E47F2" w:rsidRPr="00396193" w:rsidRDefault="007E47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Дрель ударная Интерскол ДУ-13/810ЭР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126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8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E47F2" w:rsidRPr="00396193" w:rsidTr="007E47F2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2269" w:type="pct"/>
            <w:shd w:val="clear" w:color="auto" w:fill="auto"/>
            <w:vAlign w:val="center"/>
          </w:tcPr>
          <w:p w:rsidR="007E47F2" w:rsidRPr="00396193" w:rsidRDefault="007E47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Дрель-шуруповерт аккумуляторная Интерскол ДА-12ЭР-01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26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8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E47F2" w:rsidRPr="00396193" w:rsidTr="007E47F2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2269" w:type="pct"/>
            <w:shd w:val="clear" w:color="auto" w:fill="auto"/>
            <w:vAlign w:val="center"/>
          </w:tcPr>
          <w:p w:rsidR="007E47F2" w:rsidRPr="00396193" w:rsidRDefault="007E47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Дрель-шуруповерт аккумуляторная Интерскол ДА-18ЭР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126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8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E47F2" w:rsidRPr="00396193" w:rsidTr="007E47F2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2269" w:type="pct"/>
            <w:shd w:val="clear" w:color="auto" w:fill="auto"/>
            <w:vAlign w:val="center"/>
          </w:tcPr>
          <w:p w:rsidR="007E47F2" w:rsidRPr="00396193" w:rsidRDefault="007E47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Краскопульт электрический КЭ-27100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26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8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E47F2" w:rsidRPr="00396193" w:rsidTr="007E47F2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2269" w:type="pct"/>
            <w:shd w:val="clear" w:color="auto" w:fill="auto"/>
            <w:vAlign w:val="center"/>
          </w:tcPr>
          <w:p w:rsidR="007E47F2" w:rsidRPr="00396193" w:rsidRDefault="007E47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Краскопульт электрический ручной Bosh PFS55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26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8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E47F2" w:rsidRPr="00396193" w:rsidTr="007E47F2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2269" w:type="pct"/>
            <w:shd w:val="clear" w:color="auto" w:fill="auto"/>
            <w:vAlign w:val="center"/>
          </w:tcPr>
          <w:p w:rsidR="007E47F2" w:rsidRPr="00396193" w:rsidRDefault="007E47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Машина углошлифовальная Bosch GWS 11-125 Professional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26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8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E47F2" w:rsidRPr="00396193" w:rsidTr="007E47F2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2269" w:type="pct"/>
            <w:shd w:val="clear" w:color="auto" w:fill="auto"/>
            <w:vAlign w:val="center"/>
          </w:tcPr>
          <w:p w:rsidR="007E47F2" w:rsidRPr="00396193" w:rsidRDefault="007E47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Машина углошлифовальная Bosch GWS 22-230 H Professional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26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8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E47F2" w:rsidRPr="00396193" w:rsidTr="007E47F2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</w:t>
            </w:r>
          </w:p>
        </w:tc>
        <w:tc>
          <w:tcPr>
            <w:tcW w:w="2269" w:type="pct"/>
            <w:shd w:val="clear" w:color="auto" w:fill="auto"/>
            <w:vAlign w:val="center"/>
          </w:tcPr>
          <w:p w:rsidR="007E47F2" w:rsidRPr="00396193" w:rsidRDefault="007E47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Машина углошлифовальная Makita 9555HN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26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8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E47F2" w:rsidRPr="00396193" w:rsidTr="007E47F2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2269" w:type="pct"/>
            <w:shd w:val="clear" w:color="auto" w:fill="auto"/>
            <w:vAlign w:val="center"/>
          </w:tcPr>
          <w:p w:rsidR="007E47F2" w:rsidRPr="00396193" w:rsidRDefault="007E47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Машина углошлифовальная УШМ-2200/230Э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126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8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E47F2" w:rsidRPr="00396193" w:rsidTr="007E47F2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</w:t>
            </w:r>
          </w:p>
        </w:tc>
        <w:tc>
          <w:tcPr>
            <w:tcW w:w="2269" w:type="pct"/>
            <w:shd w:val="clear" w:color="auto" w:fill="auto"/>
            <w:vAlign w:val="center"/>
          </w:tcPr>
          <w:p w:rsidR="007E47F2" w:rsidRPr="00396193" w:rsidRDefault="007E47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Паяльник электрический ЭПСН-25Вт/220В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126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8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E47F2" w:rsidRPr="00396193" w:rsidTr="007E47F2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2269" w:type="pct"/>
            <w:shd w:val="clear" w:color="auto" w:fill="auto"/>
            <w:vAlign w:val="center"/>
          </w:tcPr>
          <w:p w:rsidR="007E47F2" w:rsidRPr="00396193" w:rsidRDefault="007E47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Паяльник электрический ЭПЦН-220/100 Вт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26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8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E47F2" w:rsidRPr="00396193" w:rsidTr="007E47F2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269" w:type="pct"/>
            <w:shd w:val="clear" w:color="auto" w:fill="auto"/>
            <w:vAlign w:val="center"/>
          </w:tcPr>
          <w:p w:rsidR="007E47F2" w:rsidRPr="00396193" w:rsidRDefault="007E47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Паяльник электрический ЭПЦН-220/40 Вт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126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8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E47F2" w:rsidRPr="00396193" w:rsidTr="007E47F2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2269" w:type="pct"/>
            <w:shd w:val="clear" w:color="auto" w:fill="auto"/>
            <w:vAlign w:val="center"/>
          </w:tcPr>
          <w:p w:rsidR="007E47F2" w:rsidRPr="00396193" w:rsidRDefault="007E47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Перфоратор Makita HR2450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6,000</w:t>
            </w:r>
          </w:p>
        </w:tc>
        <w:tc>
          <w:tcPr>
            <w:tcW w:w="1126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8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E47F2" w:rsidRPr="00396193" w:rsidTr="007E47F2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</w:t>
            </w:r>
          </w:p>
        </w:tc>
        <w:tc>
          <w:tcPr>
            <w:tcW w:w="2269" w:type="pct"/>
            <w:shd w:val="clear" w:color="auto" w:fill="auto"/>
            <w:vAlign w:val="center"/>
          </w:tcPr>
          <w:p w:rsidR="007E47F2" w:rsidRPr="00396193" w:rsidRDefault="007E47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Перфоратор Makita HR2610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26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8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E47F2" w:rsidRPr="00396193" w:rsidTr="007E47F2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  <w:tc>
          <w:tcPr>
            <w:tcW w:w="2269" w:type="pct"/>
            <w:shd w:val="clear" w:color="auto" w:fill="auto"/>
            <w:vAlign w:val="center"/>
          </w:tcPr>
          <w:p w:rsidR="007E47F2" w:rsidRPr="00396193" w:rsidRDefault="007E47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Пылесос Karcher WD 3 P 16298800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26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8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E47F2" w:rsidRPr="00396193" w:rsidTr="007E47F2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</w:t>
            </w:r>
          </w:p>
        </w:tc>
        <w:tc>
          <w:tcPr>
            <w:tcW w:w="2269" w:type="pct"/>
            <w:shd w:val="clear" w:color="auto" w:fill="auto"/>
            <w:vAlign w:val="center"/>
          </w:tcPr>
          <w:p w:rsidR="007E47F2" w:rsidRPr="00396193" w:rsidRDefault="007E47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Станок заточный Rezer EG235-CN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26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8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E47F2" w:rsidRPr="00396193" w:rsidTr="007E47F2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2269" w:type="pct"/>
            <w:shd w:val="clear" w:color="auto" w:fill="auto"/>
            <w:vAlign w:val="center"/>
          </w:tcPr>
          <w:p w:rsidR="007E47F2" w:rsidRPr="00396193" w:rsidRDefault="007E47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Фен строительный Интерскол ФЭ-2000Э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26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8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E47F2" w:rsidRPr="00396193" w:rsidTr="007E47F2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</w:t>
            </w:r>
          </w:p>
        </w:tc>
        <w:tc>
          <w:tcPr>
            <w:tcW w:w="2269" w:type="pct"/>
            <w:shd w:val="clear" w:color="auto" w:fill="auto"/>
            <w:vAlign w:val="center"/>
          </w:tcPr>
          <w:p w:rsidR="007E47F2" w:rsidRPr="00396193" w:rsidRDefault="007E47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Гайковерт ударный Makita TW0350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26" w:type="pct"/>
            <w:vMerge w:val="restar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РЭ ПО ЮЗЭС Ремонт и эксплуатация, 347931, </w:t>
            </w:r>
            <w:r>
              <w:rPr>
                <w:sz w:val="24"/>
                <w:szCs w:val="24"/>
              </w:rPr>
              <w:lastRenderedPageBreak/>
              <w:t>Ростовская, Таганрог, Дзержинского, дом № 144</w:t>
            </w:r>
          </w:p>
        </w:tc>
        <w:tc>
          <w:tcPr>
            <w:tcW w:w="868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E47F2" w:rsidRPr="00396193" w:rsidTr="007E47F2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</w:t>
            </w:r>
          </w:p>
        </w:tc>
        <w:tc>
          <w:tcPr>
            <w:tcW w:w="2269" w:type="pct"/>
            <w:shd w:val="clear" w:color="auto" w:fill="auto"/>
            <w:vAlign w:val="center"/>
          </w:tcPr>
          <w:p w:rsidR="007E47F2" w:rsidRPr="00396193" w:rsidRDefault="007E47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Дрель ударная Makita HP2051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26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8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E47F2" w:rsidRPr="00396193" w:rsidTr="007E47F2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83</w:t>
            </w:r>
          </w:p>
        </w:tc>
        <w:tc>
          <w:tcPr>
            <w:tcW w:w="2269" w:type="pct"/>
            <w:shd w:val="clear" w:color="auto" w:fill="auto"/>
            <w:vAlign w:val="center"/>
          </w:tcPr>
          <w:p w:rsidR="007E47F2" w:rsidRPr="00396193" w:rsidRDefault="007E47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Дрель-шуроповерт аккумуляторная Makita 6337DWDE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26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8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E47F2" w:rsidRPr="00396193" w:rsidTr="007E47F2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  <w:tc>
          <w:tcPr>
            <w:tcW w:w="2269" w:type="pct"/>
            <w:shd w:val="clear" w:color="auto" w:fill="auto"/>
            <w:vAlign w:val="center"/>
          </w:tcPr>
          <w:p w:rsidR="007E47F2" w:rsidRPr="00396193" w:rsidRDefault="007E47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Дрель-шуруповерт аккумуляторная Bosch GSR 12-2 Professional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26" w:type="pct"/>
            <w:vMerge w:val="restar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РЭ ПО ЮЗЭС Ремонт и эксплуатация, 347931, Ростовская, Таганрог, Дзержинского, дом № 144</w:t>
            </w:r>
          </w:p>
        </w:tc>
        <w:tc>
          <w:tcPr>
            <w:tcW w:w="868" w:type="pct"/>
            <w:vMerge w:val="restar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заявки Поставщиком</w:t>
            </w:r>
          </w:p>
        </w:tc>
      </w:tr>
      <w:tr w:rsidR="007E47F2" w:rsidRPr="00396193" w:rsidTr="007E47F2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2269" w:type="pct"/>
            <w:shd w:val="clear" w:color="auto" w:fill="auto"/>
            <w:vAlign w:val="center"/>
          </w:tcPr>
          <w:p w:rsidR="007E47F2" w:rsidRPr="00396193" w:rsidRDefault="007E47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Дрель-шуруповерт аккумуляторная Интерскол ДА-18ЭР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26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8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E47F2" w:rsidRPr="00396193" w:rsidTr="007E47F2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</w:t>
            </w:r>
          </w:p>
        </w:tc>
        <w:tc>
          <w:tcPr>
            <w:tcW w:w="2269" w:type="pct"/>
            <w:shd w:val="clear" w:color="auto" w:fill="auto"/>
            <w:vAlign w:val="center"/>
          </w:tcPr>
          <w:p w:rsidR="007E47F2" w:rsidRPr="00396193" w:rsidRDefault="007E47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Краскопульт электрический BOSCH PFS 5000 E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26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8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E47F2" w:rsidRPr="00396193" w:rsidTr="007E47F2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</w:t>
            </w:r>
          </w:p>
        </w:tc>
        <w:tc>
          <w:tcPr>
            <w:tcW w:w="2269" w:type="pct"/>
            <w:shd w:val="clear" w:color="auto" w:fill="auto"/>
            <w:vAlign w:val="center"/>
          </w:tcPr>
          <w:p w:rsidR="007E47F2" w:rsidRPr="00396193" w:rsidRDefault="007E47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Машина углошлифовальная Makita 9069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26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8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E47F2" w:rsidRPr="00396193" w:rsidTr="007E47F2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</w:t>
            </w:r>
          </w:p>
        </w:tc>
        <w:tc>
          <w:tcPr>
            <w:tcW w:w="2269" w:type="pct"/>
            <w:shd w:val="clear" w:color="auto" w:fill="auto"/>
            <w:vAlign w:val="center"/>
          </w:tcPr>
          <w:p w:rsidR="007E47F2" w:rsidRPr="00396193" w:rsidRDefault="007E47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Паяльник электрический ЭПСН-25Вт/220В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13,000</w:t>
            </w:r>
          </w:p>
        </w:tc>
        <w:tc>
          <w:tcPr>
            <w:tcW w:w="1126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8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E47F2" w:rsidRPr="00396193" w:rsidTr="007E47F2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</w:t>
            </w:r>
          </w:p>
        </w:tc>
        <w:tc>
          <w:tcPr>
            <w:tcW w:w="2269" w:type="pct"/>
            <w:shd w:val="clear" w:color="auto" w:fill="auto"/>
            <w:vAlign w:val="center"/>
          </w:tcPr>
          <w:p w:rsidR="007E47F2" w:rsidRPr="00396193" w:rsidRDefault="007E47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Паяльник электрический ЭПСН-40Вт/220В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12,000</w:t>
            </w:r>
          </w:p>
        </w:tc>
        <w:tc>
          <w:tcPr>
            <w:tcW w:w="1126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8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E47F2" w:rsidRPr="00396193" w:rsidTr="007E47F2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2269" w:type="pct"/>
            <w:shd w:val="clear" w:color="auto" w:fill="auto"/>
            <w:vAlign w:val="center"/>
          </w:tcPr>
          <w:p w:rsidR="007E47F2" w:rsidRPr="0076593B" w:rsidRDefault="007E47F2" w:rsidP="00610F59">
            <w:pPr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Перфоратор</w:t>
            </w:r>
            <w:r w:rsidRPr="0076593B">
              <w:rPr>
                <w:sz w:val="24"/>
                <w:szCs w:val="24"/>
                <w:lang w:val="en-US"/>
              </w:rPr>
              <w:t xml:space="preserve"> Bosch GBH 5-38 D Professional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26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8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E47F2" w:rsidRPr="00396193" w:rsidTr="007E47F2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</w:t>
            </w:r>
          </w:p>
        </w:tc>
        <w:tc>
          <w:tcPr>
            <w:tcW w:w="2269" w:type="pct"/>
            <w:shd w:val="clear" w:color="auto" w:fill="auto"/>
            <w:vAlign w:val="center"/>
          </w:tcPr>
          <w:p w:rsidR="007E47F2" w:rsidRPr="00396193" w:rsidRDefault="007E47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Гайковерт ударный Makita TW0350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26" w:type="pct"/>
            <w:vMerge w:val="restar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РЭ ПО ЮЭС Ремонт и эксплуатация, 346780, Ростовская, Азов, Литейный, дом № 5</w:t>
            </w:r>
          </w:p>
        </w:tc>
        <w:tc>
          <w:tcPr>
            <w:tcW w:w="868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E47F2" w:rsidRPr="00396193" w:rsidTr="007E47F2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  <w:tc>
          <w:tcPr>
            <w:tcW w:w="2269" w:type="pct"/>
            <w:shd w:val="clear" w:color="auto" w:fill="auto"/>
            <w:vAlign w:val="center"/>
          </w:tcPr>
          <w:p w:rsidR="007E47F2" w:rsidRPr="00396193" w:rsidRDefault="007E47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Дрель ударная Интерскол ДУ-13/780ЭР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26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8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E47F2" w:rsidRPr="00396193" w:rsidTr="007E47F2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</w:t>
            </w:r>
          </w:p>
        </w:tc>
        <w:tc>
          <w:tcPr>
            <w:tcW w:w="2269" w:type="pct"/>
            <w:shd w:val="clear" w:color="auto" w:fill="auto"/>
            <w:vAlign w:val="center"/>
          </w:tcPr>
          <w:p w:rsidR="007E47F2" w:rsidRPr="00396193" w:rsidRDefault="007E47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Дрель-шуруповерт аккумуляторная Интерскол ДА-18ЭР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26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8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E47F2" w:rsidRPr="00396193" w:rsidTr="007E47F2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</w:t>
            </w:r>
          </w:p>
        </w:tc>
        <w:tc>
          <w:tcPr>
            <w:tcW w:w="2269" w:type="pct"/>
            <w:shd w:val="clear" w:color="auto" w:fill="auto"/>
            <w:vAlign w:val="center"/>
          </w:tcPr>
          <w:p w:rsidR="007E47F2" w:rsidRPr="00396193" w:rsidRDefault="007E47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Машина углошлифовальная УШМ-230/2100М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26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8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E47F2" w:rsidRPr="00396193" w:rsidTr="007E47F2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</w:t>
            </w:r>
          </w:p>
        </w:tc>
        <w:tc>
          <w:tcPr>
            <w:tcW w:w="2269" w:type="pct"/>
            <w:shd w:val="clear" w:color="auto" w:fill="auto"/>
            <w:vAlign w:val="center"/>
          </w:tcPr>
          <w:p w:rsidR="007E47F2" w:rsidRPr="00396193" w:rsidRDefault="007E47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Паяльник электрический ЭПСН-25Вт/220В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126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8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E47F2" w:rsidRPr="00396193" w:rsidTr="007E47F2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</w:t>
            </w:r>
          </w:p>
        </w:tc>
        <w:tc>
          <w:tcPr>
            <w:tcW w:w="2269" w:type="pct"/>
            <w:shd w:val="clear" w:color="auto" w:fill="auto"/>
            <w:vAlign w:val="center"/>
          </w:tcPr>
          <w:p w:rsidR="007E47F2" w:rsidRPr="00396193" w:rsidRDefault="007E47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Паяльник электрический ЭПСН-40Вт/220В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126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8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E47F2" w:rsidRPr="00396193" w:rsidTr="007E47F2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</w:t>
            </w:r>
          </w:p>
        </w:tc>
        <w:tc>
          <w:tcPr>
            <w:tcW w:w="2269" w:type="pct"/>
            <w:shd w:val="clear" w:color="auto" w:fill="auto"/>
            <w:vAlign w:val="center"/>
          </w:tcPr>
          <w:p w:rsidR="007E47F2" w:rsidRPr="00396193" w:rsidRDefault="007E47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Паяльник электрический ЭПЦН-220/40 Вт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126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8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E47F2" w:rsidRPr="00396193" w:rsidTr="007E47F2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</w:p>
        </w:tc>
        <w:tc>
          <w:tcPr>
            <w:tcW w:w="2269" w:type="pct"/>
            <w:shd w:val="clear" w:color="auto" w:fill="auto"/>
            <w:vAlign w:val="center"/>
          </w:tcPr>
          <w:p w:rsidR="007E47F2" w:rsidRPr="00396193" w:rsidRDefault="007E47F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Станок заточный Rezer EG235-CN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309" w:type="pct"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126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8" w:type="pct"/>
            <w:vMerge/>
            <w:shd w:val="clear" w:color="auto" w:fill="auto"/>
            <w:vAlign w:val="center"/>
          </w:tcPr>
          <w:p w:rsidR="007E47F2" w:rsidRPr="00396193" w:rsidRDefault="007E47F2" w:rsidP="0076593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:rsidR="008779C0" w:rsidRPr="00396193" w:rsidRDefault="008779C0" w:rsidP="008779C0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pPr w:leftFromText="180" w:rightFromText="180" w:vertAnchor="text" w:horzAnchor="margin" w:tblpY="612"/>
        <w:tblW w:w="5000" w:type="pct"/>
        <w:tblLook w:val="04A0" w:firstRow="1" w:lastRow="0" w:firstColumn="1" w:lastColumn="0" w:noHBand="0" w:noVBand="1"/>
      </w:tblPr>
      <w:tblGrid>
        <w:gridCol w:w="7905"/>
        <w:gridCol w:w="3401"/>
        <w:gridCol w:w="3622"/>
      </w:tblGrid>
      <w:tr w:rsidR="00B22A05" w:rsidRPr="00C76DF8" w:rsidTr="003D4E84">
        <w:tc>
          <w:tcPr>
            <w:tcW w:w="2648" w:type="pct"/>
            <w:shd w:val="clear" w:color="auto" w:fill="auto"/>
          </w:tcPr>
          <w:bookmarkEnd w:id="0"/>
          <w:p w:rsidR="00B22A05" w:rsidRPr="00C76DF8" w:rsidRDefault="003D4E84" w:rsidP="003D4E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департамента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логистики и материально-технического обеспечения</w:t>
            </w:r>
          </w:p>
        </w:tc>
        <w:tc>
          <w:tcPr>
            <w:tcW w:w="1139" w:type="pct"/>
            <w:shd w:val="clear" w:color="auto" w:fill="auto"/>
          </w:tcPr>
          <w:p w:rsidR="00B22A05" w:rsidRPr="00C76DF8" w:rsidRDefault="00B22A05" w:rsidP="00D742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3" w:type="pct"/>
            <w:shd w:val="clear" w:color="auto" w:fill="auto"/>
            <w:vAlign w:val="bottom"/>
          </w:tcPr>
          <w:p w:rsidR="00B22A05" w:rsidRPr="00C76DF8" w:rsidRDefault="003D4E84" w:rsidP="00B22A05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Д.В. Соболев</w:t>
            </w:r>
          </w:p>
        </w:tc>
      </w:tr>
    </w:tbl>
    <w:p w:rsidR="008779C0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8779C0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B22A05" w:rsidRDefault="00B22A05" w:rsidP="008779C0">
      <w:pPr>
        <w:spacing w:line="240" w:lineRule="auto"/>
        <w:ind w:firstLine="0"/>
        <w:rPr>
          <w:sz w:val="24"/>
          <w:szCs w:val="24"/>
        </w:rPr>
      </w:pPr>
    </w:p>
    <w:sectPr w:rsidR="00B22A05" w:rsidSect="00EA2E10">
      <w:pgSz w:w="16838" w:h="11906" w:orient="landscape" w:code="9"/>
      <w:pgMar w:top="1259" w:right="1134" w:bottom="748" w:left="992" w:header="567" w:footer="567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593B" w:rsidRDefault="0076593B" w:rsidP="004578ED">
      <w:pPr>
        <w:spacing w:line="240" w:lineRule="auto"/>
      </w:pPr>
      <w:r>
        <w:separator/>
      </w:r>
    </w:p>
  </w:endnote>
  <w:endnote w:type="continuationSeparator" w:id="0">
    <w:p w:rsidR="0076593B" w:rsidRDefault="0076593B" w:rsidP="004578E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593B" w:rsidRDefault="0076593B" w:rsidP="004578ED">
      <w:pPr>
        <w:spacing w:line="240" w:lineRule="auto"/>
      </w:pPr>
      <w:r>
        <w:separator/>
      </w:r>
    </w:p>
  </w:footnote>
  <w:footnote w:type="continuationSeparator" w:id="0">
    <w:p w:rsidR="0076593B" w:rsidRDefault="0076593B" w:rsidP="004578E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260F6"/>
    <w:multiLevelType w:val="multilevel"/>
    <w:tmpl w:val="2688A07C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cs="Times New Roman" w:hint="default"/>
      </w:rPr>
    </w:lvl>
  </w:abstractNum>
  <w:abstractNum w:abstractNumId="1" w15:restartNumberingAfterBreak="0">
    <w:nsid w:val="0EF87892"/>
    <w:multiLevelType w:val="hybridMultilevel"/>
    <w:tmpl w:val="7BF253A6"/>
    <w:lvl w:ilvl="0" w:tplc="BC64C668">
      <w:start w:val="1"/>
      <w:numFmt w:val="bullet"/>
      <w:lvlText w:val="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3168AF"/>
    <w:multiLevelType w:val="multilevel"/>
    <w:tmpl w:val="F7AC2D88"/>
    <w:lvl w:ilvl="0">
      <w:start w:val="1"/>
      <w:numFmt w:val="decimal"/>
      <w:lvlText w:val="%1."/>
      <w:lvlJc w:val="left"/>
      <w:pPr>
        <w:ind w:left="1402" w:hanging="693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cs="Times New Roman" w:hint="default"/>
      </w:rPr>
    </w:lvl>
    <w:lvl w:ilvl="2">
      <w:start w:val="1"/>
      <w:numFmt w:val="bullet"/>
      <w:lvlText w:val=""/>
      <w:lvlJc w:val="left"/>
      <w:pPr>
        <w:ind w:left="1996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134" w:hanging="234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cs="Times New Roman" w:hint="default"/>
      </w:rPr>
    </w:lvl>
  </w:abstractNum>
  <w:abstractNum w:abstractNumId="3" w15:restartNumberingAfterBreak="0">
    <w:nsid w:val="50D82554"/>
    <w:multiLevelType w:val="multilevel"/>
    <w:tmpl w:val="992EDEB8"/>
    <w:lvl w:ilvl="0">
      <w:start w:val="4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1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cs="Times New Roman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ocNumber" w:val="_______"/>
    <w:docVar w:name="samLot" w:val="Поставка электроинструмента"/>
    <w:docVar w:name="SummaVsego" w:val="2 711 675,44"/>
    <w:docVar w:name="ДатаОформления" w:val="02.11.2017"/>
    <w:docVar w:name="ДатаПоФормату" w:val="«___»_____________2018г."/>
    <w:docVar w:name="Должность" w:val="Главный специалист"/>
    <w:docVar w:name="Инициатор" w:val="Департамент логистики и материально-технического обеспечения"/>
    <w:docVar w:name="НомерЗакупки" w:val="внеплановая"/>
    <w:docVar w:name="Организации" w:val="филиалами ПАО &quot;МРСК Юга&quot; - &quot;Астраханьэнерго&quot;, &quot;Волгоградэнерго&quot;, &quot;Калмэнерго&quot;, &quot;Ростовэнерго&quot;"/>
    <w:docVar w:name="Ответственный" w:val="Ерыгин Александр Николаевич"/>
    <w:docVar w:name="СрокПоставки" w:val="не более 30 календарных дней с момента получения заявки Поставщиком"/>
    <w:docVar w:name="ТипЗакупки" w:val="Запрос предложений(открытый)"/>
    <w:docVar w:name="УсловияОплаты" w:val="в течение 30 дней с момента поставки в полном объеме, указанном в заявке на поставку продукции"/>
    <w:docVar w:name="ХвостЛота" w:val="электроинструмента"/>
  </w:docVars>
  <w:rsids>
    <w:rsidRoot w:val="00F21ACF"/>
    <w:rsid w:val="00004418"/>
    <w:rsid w:val="00027ECD"/>
    <w:rsid w:val="0004103D"/>
    <w:rsid w:val="00062726"/>
    <w:rsid w:val="00087E79"/>
    <w:rsid w:val="000A6F1D"/>
    <w:rsid w:val="000B6302"/>
    <w:rsid w:val="000C5B52"/>
    <w:rsid w:val="000D70C9"/>
    <w:rsid w:val="0011657F"/>
    <w:rsid w:val="00120482"/>
    <w:rsid w:val="00123D35"/>
    <w:rsid w:val="00124DA8"/>
    <w:rsid w:val="001254C0"/>
    <w:rsid w:val="00161BFE"/>
    <w:rsid w:val="00162680"/>
    <w:rsid w:val="00171D38"/>
    <w:rsid w:val="00174BF8"/>
    <w:rsid w:val="001A0349"/>
    <w:rsid w:val="001B25BB"/>
    <w:rsid w:val="001F7ACF"/>
    <w:rsid w:val="0020282A"/>
    <w:rsid w:val="00210AB3"/>
    <w:rsid w:val="0021615C"/>
    <w:rsid w:val="002520FF"/>
    <w:rsid w:val="00256A2E"/>
    <w:rsid w:val="00275C5B"/>
    <w:rsid w:val="002D1F8A"/>
    <w:rsid w:val="002D4189"/>
    <w:rsid w:val="002D6EC0"/>
    <w:rsid w:val="002D7796"/>
    <w:rsid w:val="002F436B"/>
    <w:rsid w:val="002F5C0F"/>
    <w:rsid w:val="003205DB"/>
    <w:rsid w:val="003235A7"/>
    <w:rsid w:val="00360FF2"/>
    <w:rsid w:val="00382EC8"/>
    <w:rsid w:val="003D4E84"/>
    <w:rsid w:val="00403573"/>
    <w:rsid w:val="0043038B"/>
    <w:rsid w:val="004578ED"/>
    <w:rsid w:val="00457EF8"/>
    <w:rsid w:val="00462B38"/>
    <w:rsid w:val="00465E15"/>
    <w:rsid w:val="00466BFF"/>
    <w:rsid w:val="004728CD"/>
    <w:rsid w:val="004842AC"/>
    <w:rsid w:val="004B4C46"/>
    <w:rsid w:val="004C58AA"/>
    <w:rsid w:val="004F48B7"/>
    <w:rsid w:val="005056C2"/>
    <w:rsid w:val="0050589A"/>
    <w:rsid w:val="00517E5F"/>
    <w:rsid w:val="00536C53"/>
    <w:rsid w:val="00542DDB"/>
    <w:rsid w:val="00570076"/>
    <w:rsid w:val="005719D0"/>
    <w:rsid w:val="005C0FF9"/>
    <w:rsid w:val="00610F59"/>
    <w:rsid w:val="00640D43"/>
    <w:rsid w:val="00692DC6"/>
    <w:rsid w:val="006A73D2"/>
    <w:rsid w:val="006B20FF"/>
    <w:rsid w:val="006C0512"/>
    <w:rsid w:val="006D0F1D"/>
    <w:rsid w:val="006D51B5"/>
    <w:rsid w:val="006E1417"/>
    <w:rsid w:val="006E1963"/>
    <w:rsid w:val="006F5F0C"/>
    <w:rsid w:val="006F7010"/>
    <w:rsid w:val="007106BB"/>
    <w:rsid w:val="007332B4"/>
    <w:rsid w:val="00761F99"/>
    <w:rsid w:val="0076593B"/>
    <w:rsid w:val="00771B16"/>
    <w:rsid w:val="00773765"/>
    <w:rsid w:val="00776F96"/>
    <w:rsid w:val="00780969"/>
    <w:rsid w:val="00795F33"/>
    <w:rsid w:val="007B2365"/>
    <w:rsid w:val="007E47F2"/>
    <w:rsid w:val="007E6343"/>
    <w:rsid w:val="00800134"/>
    <w:rsid w:val="0080047D"/>
    <w:rsid w:val="0081261D"/>
    <w:rsid w:val="00820268"/>
    <w:rsid w:val="00825015"/>
    <w:rsid w:val="00856269"/>
    <w:rsid w:val="0086162C"/>
    <w:rsid w:val="008668A9"/>
    <w:rsid w:val="00871363"/>
    <w:rsid w:val="00871986"/>
    <w:rsid w:val="008779C0"/>
    <w:rsid w:val="008906E5"/>
    <w:rsid w:val="0089096B"/>
    <w:rsid w:val="008E18EA"/>
    <w:rsid w:val="009145D4"/>
    <w:rsid w:val="00921B57"/>
    <w:rsid w:val="009253EE"/>
    <w:rsid w:val="00964898"/>
    <w:rsid w:val="009903A2"/>
    <w:rsid w:val="0099188C"/>
    <w:rsid w:val="009D314F"/>
    <w:rsid w:val="009D54BA"/>
    <w:rsid w:val="00A30EB6"/>
    <w:rsid w:val="00A5521A"/>
    <w:rsid w:val="00AA3173"/>
    <w:rsid w:val="00AA6626"/>
    <w:rsid w:val="00AD26C0"/>
    <w:rsid w:val="00B1790F"/>
    <w:rsid w:val="00B22A05"/>
    <w:rsid w:val="00B51D8F"/>
    <w:rsid w:val="00B65F66"/>
    <w:rsid w:val="00B76D2A"/>
    <w:rsid w:val="00B91931"/>
    <w:rsid w:val="00B9796D"/>
    <w:rsid w:val="00BA5F9C"/>
    <w:rsid w:val="00BB3273"/>
    <w:rsid w:val="00BB762C"/>
    <w:rsid w:val="00BC57D7"/>
    <w:rsid w:val="00BD56D2"/>
    <w:rsid w:val="00C035E9"/>
    <w:rsid w:val="00C04208"/>
    <w:rsid w:val="00C2131E"/>
    <w:rsid w:val="00C42407"/>
    <w:rsid w:val="00C43D75"/>
    <w:rsid w:val="00C56199"/>
    <w:rsid w:val="00C56C26"/>
    <w:rsid w:val="00C632DB"/>
    <w:rsid w:val="00C700DD"/>
    <w:rsid w:val="00C70944"/>
    <w:rsid w:val="00C9374E"/>
    <w:rsid w:val="00CA1CB4"/>
    <w:rsid w:val="00CA735E"/>
    <w:rsid w:val="00CC0FB2"/>
    <w:rsid w:val="00CC1A48"/>
    <w:rsid w:val="00D01E3A"/>
    <w:rsid w:val="00D02DFB"/>
    <w:rsid w:val="00D02FC1"/>
    <w:rsid w:val="00D27C39"/>
    <w:rsid w:val="00D27EA8"/>
    <w:rsid w:val="00D34DF4"/>
    <w:rsid w:val="00D542CF"/>
    <w:rsid w:val="00D56750"/>
    <w:rsid w:val="00D57B65"/>
    <w:rsid w:val="00D74289"/>
    <w:rsid w:val="00D755E5"/>
    <w:rsid w:val="00D77DCD"/>
    <w:rsid w:val="00D81EF2"/>
    <w:rsid w:val="00DB06D8"/>
    <w:rsid w:val="00DC4FD3"/>
    <w:rsid w:val="00DD069E"/>
    <w:rsid w:val="00DD08A1"/>
    <w:rsid w:val="00DD1357"/>
    <w:rsid w:val="00DD7E60"/>
    <w:rsid w:val="00E06063"/>
    <w:rsid w:val="00E07DEB"/>
    <w:rsid w:val="00E10D39"/>
    <w:rsid w:val="00E14B8A"/>
    <w:rsid w:val="00E274F5"/>
    <w:rsid w:val="00E32112"/>
    <w:rsid w:val="00E3358A"/>
    <w:rsid w:val="00E85857"/>
    <w:rsid w:val="00EA2E10"/>
    <w:rsid w:val="00EA5C93"/>
    <w:rsid w:val="00EA7EC8"/>
    <w:rsid w:val="00EB5A3F"/>
    <w:rsid w:val="00ED2E15"/>
    <w:rsid w:val="00ED42F2"/>
    <w:rsid w:val="00EF14B4"/>
    <w:rsid w:val="00EF23C7"/>
    <w:rsid w:val="00F062C8"/>
    <w:rsid w:val="00F139F4"/>
    <w:rsid w:val="00F21ACF"/>
    <w:rsid w:val="00F37F3B"/>
    <w:rsid w:val="00F579D8"/>
    <w:rsid w:val="00F65D4D"/>
    <w:rsid w:val="00F77AAF"/>
    <w:rsid w:val="00F911CC"/>
    <w:rsid w:val="00FD5A71"/>
    <w:rsid w:val="00FF12B3"/>
    <w:rsid w:val="00FF5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C6DEA"/>
  <w15:docId w15:val="{DE2EA2F7-5D6E-4156-AB54-9EC502DD8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79C0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205D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8779C0"/>
    <w:pPr>
      <w:spacing w:line="240" w:lineRule="auto"/>
      <w:ind w:firstLine="0"/>
      <w:jc w:val="left"/>
    </w:pPr>
    <w:rPr>
      <w:rFonts w:ascii="Courier New" w:hAnsi="Courier New"/>
      <w:sz w:val="20"/>
    </w:rPr>
  </w:style>
  <w:style w:type="character" w:customStyle="1" w:styleId="a4">
    <w:name w:val="Текст Знак"/>
    <w:basedOn w:val="a0"/>
    <w:link w:val="a3"/>
    <w:rsid w:val="008779C0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8779C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A5C9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A5C93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4578ED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578E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4578ED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578ED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c">
    <w:name w:val="Table Grid"/>
    <w:basedOn w:val="a1"/>
    <w:uiPriority w:val="59"/>
    <w:rsid w:val="009D31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caption"/>
    <w:basedOn w:val="a"/>
    <w:next w:val="a"/>
    <w:uiPriority w:val="35"/>
    <w:unhideWhenUsed/>
    <w:qFormat/>
    <w:rsid w:val="009D314F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3205D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table" w:customStyle="1" w:styleId="11">
    <w:name w:val="Сетка таблицы1"/>
    <w:basedOn w:val="a1"/>
    <w:next w:val="ac"/>
    <w:uiPriority w:val="59"/>
    <w:rsid w:val="007E47F2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566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0FC6F9F-7213-4154-8655-FF2608743C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DD41D7A0</Template>
  <TotalTime>18</TotalTime>
  <Pages>14</Pages>
  <Words>4038</Words>
  <Characters>23017</Characters>
  <Application>Microsoft Office Word</Application>
  <DocSecurity>0</DocSecurity>
  <Lines>191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Карих Дмитрий Борисович</dc:creator>
  <cp:keywords/>
  <dc:description/>
  <cp:lastModifiedBy>Печёнкин Анатолий Владимирович</cp:lastModifiedBy>
  <cp:revision>4</cp:revision>
  <dcterms:created xsi:type="dcterms:W3CDTF">2017-11-02T06:49:00Z</dcterms:created>
  <dcterms:modified xsi:type="dcterms:W3CDTF">2017-12-01T05:22:00Z</dcterms:modified>
</cp:coreProperties>
</file>